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2BF56" w14:textId="36E30C72" w:rsidR="005B65F6" w:rsidRPr="00FD3CE5" w:rsidRDefault="0012096A" w:rsidP="005B65F6">
      <w:pPr>
        <w:suppressAutoHyphens/>
        <w:spacing w:line="276" w:lineRule="auto"/>
        <w:ind w:left="6372"/>
        <w:rPr>
          <w:sz w:val="20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2FD1E3D" wp14:editId="5807DA74">
            <wp:simplePos x="0" y="0"/>
            <wp:positionH relativeFrom="column">
              <wp:posOffset>4761687</wp:posOffset>
            </wp:positionH>
            <wp:positionV relativeFrom="paragraph">
              <wp:posOffset>25</wp:posOffset>
            </wp:positionV>
            <wp:extent cx="1081405" cy="1084580"/>
            <wp:effectExtent l="0" t="0" r="4445" b="1270"/>
            <wp:wrapSquare wrapText="bothSides"/>
            <wp:docPr id="4" name="Obraz 4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E74CA5" w14:textId="351D0F5C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A5D3FBB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3531493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0CB18C0D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CED2345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456DF2DF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8AC14DE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2E254F95" w14:textId="34CE84F0" w:rsidR="00F92DE0" w:rsidRPr="00F92DE0" w:rsidRDefault="00746EDB" w:rsidP="00F92DE0">
      <w:pPr>
        <w:ind w:left="709"/>
        <w:jc w:val="both"/>
        <w:rPr>
          <w:b/>
          <w:i/>
          <w:iCs/>
        </w:rPr>
      </w:pPr>
      <w:r w:rsidRPr="00746EDB">
        <w:rPr>
          <w:b/>
        </w:rPr>
        <w:t>TAURON Serwis Sp. z o.o.</w:t>
      </w:r>
      <w:r w:rsidR="00E07704">
        <w:rPr>
          <w:b/>
        </w:rPr>
        <w:t>,</w:t>
      </w:r>
      <w:r>
        <w:t xml:space="preserve"> zaprasza wszystkich potencjalnych </w:t>
      </w:r>
      <w:r w:rsidR="00EC7C35">
        <w:t>Wykonawców</w:t>
      </w:r>
      <w:r>
        <w:t xml:space="preserve"> do udziału w badaniu rynku, </w:t>
      </w:r>
      <w:r w:rsidRPr="00746EDB">
        <w:t>dotyczącym zainteresowania udziałem w postępowaniu o udzielenie Zamówienia na</w:t>
      </w:r>
      <w:r w:rsidR="00D36C2A">
        <w:t xml:space="preserve"> zadanie</w:t>
      </w:r>
      <w:r w:rsidRPr="00746EDB">
        <w:t>:</w:t>
      </w:r>
      <w:r>
        <w:t xml:space="preserve"> </w:t>
      </w:r>
      <w:r w:rsidRPr="00F64036">
        <w:rPr>
          <w:b/>
          <w:i/>
          <w:iCs/>
        </w:rPr>
        <w:t>„</w:t>
      </w:r>
      <w:r w:rsidR="00042B46" w:rsidRPr="00042B46">
        <w:rPr>
          <w:b/>
          <w:i/>
          <w:iCs/>
        </w:rPr>
        <w:t>Serwis obmurza kotłów fluidalnych w TAURON Wytwarzanie Spółka Akcyjna – Oddział Elektrownia</w:t>
      </w:r>
      <w:r w:rsidR="00042B46">
        <w:rPr>
          <w:b/>
          <w:i/>
          <w:iCs/>
        </w:rPr>
        <w:t xml:space="preserve"> Jaworzno</w:t>
      </w:r>
      <w:r w:rsidR="00042B46" w:rsidRPr="00042B46">
        <w:rPr>
          <w:b/>
          <w:i/>
          <w:iCs/>
        </w:rPr>
        <w:t xml:space="preserve"> II’’</w:t>
      </w:r>
      <w:r w:rsidR="00042B46">
        <w:rPr>
          <w:b/>
          <w:i/>
          <w:iCs/>
        </w:rPr>
        <w:t>.</w:t>
      </w:r>
    </w:p>
    <w:p w14:paraId="2F09C8BF" w14:textId="686ADAE6" w:rsidR="00545472" w:rsidRPr="00545472" w:rsidRDefault="00545472" w:rsidP="00082B8D">
      <w:pPr>
        <w:ind w:left="709"/>
        <w:jc w:val="both"/>
        <w:rPr>
          <w:b/>
        </w:rPr>
      </w:pPr>
    </w:p>
    <w:p w14:paraId="602A47FA" w14:textId="25671C0F" w:rsidR="00746EDB" w:rsidRDefault="00746EDB" w:rsidP="00082B8D">
      <w:pPr>
        <w:ind w:left="709"/>
        <w:jc w:val="both"/>
      </w:pPr>
    </w:p>
    <w:p w14:paraId="51183848" w14:textId="77777777" w:rsidR="00746EDB" w:rsidRDefault="00746EDB" w:rsidP="00082B8D">
      <w:pPr>
        <w:ind w:left="709"/>
        <w:jc w:val="both"/>
      </w:pPr>
    </w:p>
    <w:p w14:paraId="656C7B5B" w14:textId="23D6DE61" w:rsidR="00746EDB" w:rsidRDefault="00746EDB" w:rsidP="00082B8D">
      <w:pPr>
        <w:ind w:left="709"/>
        <w:jc w:val="both"/>
      </w:pPr>
      <w:r>
        <w:t xml:space="preserve">Celem badania rynku jest pozyskanie przez TAURON Serwis Sp. z o.o. informacji w zakresie rozpoznania rynku potencjalnych </w:t>
      </w:r>
      <w:r w:rsidR="005E121E">
        <w:t>Wykonawców</w:t>
      </w:r>
      <w:r>
        <w:t xml:space="preserve">, którzy są zainteresowani realizacją </w:t>
      </w:r>
      <w:r w:rsidR="001058CB">
        <w:t>usługi</w:t>
      </w:r>
      <w:r>
        <w:t xml:space="preserve"> objęt</w:t>
      </w:r>
      <w:r w:rsidR="009E2DE2">
        <w:t>ej</w:t>
      </w:r>
      <w:r>
        <w:t xml:space="preserve"> badaniem rynku. </w:t>
      </w:r>
    </w:p>
    <w:p w14:paraId="0DC541A1" w14:textId="77777777" w:rsidR="00746EDB" w:rsidRDefault="00746EDB" w:rsidP="00082B8D">
      <w:pPr>
        <w:ind w:left="709"/>
        <w:jc w:val="both"/>
      </w:pPr>
    </w:p>
    <w:p w14:paraId="637382B8" w14:textId="2304AF24" w:rsidR="00746EDB" w:rsidRPr="00C2754B" w:rsidRDefault="00746EDB" w:rsidP="00082B8D">
      <w:pPr>
        <w:ind w:left="709"/>
        <w:jc w:val="both"/>
        <w:rPr>
          <w:b/>
        </w:rPr>
      </w:pPr>
      <w:r w:rsidRPr="00C2754B">
        <w:rPr>
          <w:b/>
        </w:rPr>
        <w:t>Niniejsze Ogłoszenie stanowi zaproszenie do udziału w badaniu rynku o</w:t>
      </w:r>
      <w:r>
        <w:rPr>
          <w:b/>
        </w:rPr>
        <w:t xml:space="preserve">raz złożenia </w:t>
      </w:r>
      <w:r w:rsidR="00215609">
        <w:rPr>
          <w:b/>
        </w:rPr>
        <w:t xml:space="preserve">szacunkowej </w:t>
      </w:r>
      <w:r>
        <w:rPr>
          <w:b/>
        </w:rPr>
        <w:t>oferty budżetowej.</w:t>
      </w:r>
    </w:p>
    <w:p w14:paraId="616AC6C0" w14:textId="77777777" w:rsidR="00746EDB" w:rsidRDefault="00746EDB" w:rsidP="00082B8D">
      <w:pPr>
        <w:ind w:left="709"/>
        <w:jc w:val="both"/>
      </w:pPr>
    </w:p>
    <w:p w14:paraId="5857A1E5" w14:textId="10913273" w:rsidR="00746EDB" w:rsidRDefault="00746EDB" w:rsidP="00082B8D">
      <w:pPr>
        <w:ind w:left="709"/>
        <w:jc w:val="both"/>
        <w:rPr>
          <w:b/>
        </w:rPr>
      </w:pPr>
      <w:r>
        <w:t xml:space="preserve">Odpowiedź oraz dodatkowe informacje prosimy składać za pośrednictwem </w:t>
      </w:r>
      <w:r w:rsidR="006F25E5">
        <w:t>P</w:t>
      </w:r>
      <w:r>
        <w:t>latformy zakupowej, bądź wysyłając wiadomość z informacją o</w:t>
      </w:r>
      <w:r w:rsidR="0087200A">
        <w:t> </w:t>
      </w:r>
      <w:r>
        <w:t>zainteresowaniu wykonaniem przedmiotu badania rynku na adres</w:t>
      </w:r>
      <w:r w:rsidR="008A15AF">
        <w:t>:</w:t>
      </w:r>
      <w:r>
        <w:t xml:space="preserve"> </w:t>
      </w:r>
      <w:r w:rsidR="005D01F1" w:rsidRPr="0099426B">
        <w:rPr>
          <w:b/>
        </w:rPr>
        <w:t xml:space="preserve"> </w:t>
      </w:r>
      <w:hyperlink r:id="rId12" w:history="1">
        <w:r w:rsidR="007F24FC" w:rsidRPr="000E6288">
          <w:rPr>
            <w:rStyle w:val="Hipercze"/>
          </w:rPr>
          <w:t>Adam.Kastura@tauron-serwis.pl</w:t>
        </w:r>
      </w:hyperlink>
    </w:p>
    <w:p w14:paraId="7C344F2D" w14:textId="77777777" w:rsidR="00746EDB" w:rsidRDefault="00746EDB" w:rsidP="00082B8D">
      <w:pPr>
        <w:ind w:left="709"/>
        <w:jc w:val="both"/>
      </w:pPr>
    </w:p>
    <w:p w14:paraId="7F62757A" w14:textId="4357EFD5" w:rsidR="00FE02B0" w:rsidRDefault="00FE02B0" w:rsidP="00082B8D">
      <w:pPr>
        <w:ind w:left="709"/>
        <w:jc w:val="both"/>
      </w:pPr>
      <w:r>
        <w:t>W przypadku ogłoszenia postępowania o udzielenie zamówienia</w:t>
      </w:r>
      <w:r w:rsidR="0064179F">
        <w:t>,</w:t>
      </w:r>
      <w:r>
        <w:t xml:space="preserve"> informacja o jego wszczęciu zostanie zamieszczona na Platformie Zakupowej Grupy TAURON</w:t>
      </w:r>
      <w:r w:rsidR="001D5F2F">
        <w:t>.</w:t>
      </w:r>
    </w:p>
    <w:p w14:paraId="07BBA939" w14:textId="61377B43" w:rsidR="00452EFC" w:rsidRDefault="00452EFC" w:rsidP="00082B8D">
      <w:pPr>
        <w:ind w:left="709"/>
        <w:jc w:val="both"/>
      </w:pPr>
    </w:p>
    <w:p w14:paraId="48F31540" w14:textId="77777777" w:rsidR="00926109" w:rsidRPr="00412B14" w:rsidRDefault="00926109" w:rsidP="00082B8D">
      <w:pPr>
        <w:ind w:left="709"/>
        <w:jc w:val="both"/>
      </w:pPr>
    </w:p>
    <w:p w14:paraId="4777C2D8" w14:textId="59B14D95" w:rsidR="00F7019B" w:rsidRDefault="00F7019B" w:rsidP="00082B8D">
      <w:pPr>
        <w:spacing w:before="120" w:after="120" w:line="278" w:lineRule="auto"/>
        <w:ind w:left="709"/>
        <w:jc w:val="both"/>
        <w:rPr>
          <w:rFonts w:eastAsia="Aptos"/>
          <w:kern w:val="2"/>
          <w:lang w:eastAsia="en-US"/>
          <w14:ligatures w14:val="standardContextual"/>
        </w:rPr>
      </w:pPr>
      <w:r w:rsidRPr="00F7019B">
        <w:rPr>
          <w:rFonts w:eastAsia="Aptos"/>
          <w:b/>
          <w:bCs/>
          <w:kern w:val="2"/>
          <w:lang w:eastAsia="en-US"/>
          <w14:ligatures w14:val="standardContextual"/>
        </w:rPr>
        <w:t xml:space="preserve">Opis </w:t>
      </w:r>
      <w:r w:rsidR="001E7F5C">
        <w:rPr>
          <w:rFonts w:eastAsia="Aptos"/>
          <w:b/>
          <w:bCs/>
          <w:kern w:val="2"/>
          <w:lang w:eastAsia="en-US"/>
          <w14:ligatures w14:val="standardContextual"/>
        </w:rPr>
        <w:t>P</w:t>
      </w:r>
      <w:r w:rsidRPr="00F7019B">
        <w:rPr>
          <w:rFonts w:eastAsia="Aptos"/>
          <w:b/>
          <w:bCs/>
          <w:kern w:val="2"/>
          <w:lang w:eastAsia="en-US"/>
          <w14:ligatures w14:val="standardContextual"/>
        </w:rPr>
        <w:t>rzedmiotu zamówienia</w:t>
      </w:r>
      <w:r w:rsidRPr="00F7019B">
        <w:rPr>
          <w:rFonts w:eastAsia="Aptos"/>
          <w:kern w:val="2"/>
          <w:lang w:eastAsia="en-US"/>
          <w14:ligatures w14:val="standardContextual"/>
        </w:rPr>
        <w:t>:</w:t>
      </w:r>
    </w:p>
    <w:p w14:paraId="39F183A9" w14:textId="654B830A" w:rsidR="00060CA2" w:rsidRDefault="00060CA2" w:rsidP="00060CA2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60CA2">
        <w:rPr>
          <w:sz w:val="24"/>
          <w:szCs w:val="24"/>
        </w:rPr>
        <w:t>• K-2 w Elektrowni Jaworzno II: </w:t>
      </w:r>
    </w:p>
    <w:p w14:paraId="5F7F7FB0" w14:textId="77777777" w:rsidR="00060CA2" w:rsidRDefault="00060CA2" w:rsidP="00060CA2">
      <w:pPr>
        <w:rPr>
          <w:sz w:val="24"/>
          <w:szCs w:val="24"/>
        </w:rPr>
      </w:pPr>
    </w:p>
    <w:p w14:paraId="6EE40A03" w14:textId="77777777" w:rsidR="001A6B65" w:rsidRPr="00060CA2" w:rsidRDefault="00060CA2" w:rsidP="00060CA2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tbl>
      <w:tblPr>
        <w:tblW w:w="7921" w:type="dxa"/>
        <w:tblInd w:w="19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675"/>
        <w:gridCol w:w="763"/>
        <w:gridCol w:w="1474"/>
        <w:gridCol w:w="1474"/>
      </w:tblGrid>
      <w:tr w:rsidR="001A0C20" w:rsidRPr="001A6B65" w14:paraId="40012950" w14:textId="38C646FA" w:rsidTr="001A0C20">
        <w:trPr>
          <w:trHeight w:val="935"/>
        </w:trPr>
        <w:tc>
          <w:tcPr>
            <w:tcW w:w="3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10C3A" w14:textId="77777777" w:rsidR="001A0C20" w:rsidRPr="00FC0703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0"/>
                <w:szCs w:val="20"/>
              </w:rPr>
            </w:pPr>
            <w:r w:rsidRP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>Zakres prac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EDFB7" w14:textId="77777777" w:rsidR="001A0C20" w:rsidRPr="00FC0703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0"/>
                <w:szCs w:val="20"/>
              </w:rPr>
            </w:pPr>
            <w:r w:rsidRP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>j/m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956BB" w14:textId="77777777" w:rsidR="001A0C20" w:rsidRPr="00FC0703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0"/>
                <w:szCs w:val="20"/>
              </w:rPr>
            </w:pPr>
            <w:r w:rsidRP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>Ilość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DFC1DDF" w14:textId="1CB61B8A" w:rsidR="001A0C20" w:rsidRPr="00FC0703" w:rsidRDefault="001A0C20" w:rsidP="00B94712">
            <w:pPr>
              <w:spacing w:line="276" w:lineRule="atLeast"/>
              <w:jc w:val="center"/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</w:pPr>
            <w:r w:rsidRP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>cena jednostkowa</w:t>
            </w:r>
          </w:p>
          <w:p w14:paraId="5E9A82C5" w14:textId="7BD71720" w:rsidR="001A0C20" w:rsidRPr="00FC0703" w:rsidRDefault="001A0C20" w:rsidP="00B94712">
            <w:pPr>
              <w:spacing w:line="276" w:lineRule="atLeast"/>
              <w:jc w:val="center"/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</w:pPr>
            <w:r w:rsidRP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 xml:space="preserve"> netto</w:t>
            </w:r>
            <w:r w:rsid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 xml:space="preserve"> PLN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B91DBE3" w14:textId="30AE1CEB" w:rsidR="001A0C20" w:rsidRPr="00FC0703" w:rsidRDefault="001A0C20" w:rsidP="001A0C20">
            <w:pPr>
              <w:spacing w:line="276" w:lineRule="atLeast"/>
              <w:jc w:val="center"/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</w:pPr>
            <w:r w:rsidRP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 xml:space="preserve">wartość </w:t>
            </w:r>
          </w:p>
          <w:p w14:paraId="299DBAFD" w14:textId="24F4EF57" w:rsidR="001A0C20" w:rsidRPr="00FC0703" w:rsidRDefault="001A0C20" w:rsidP="001A0C20">
            <w:pPr>
              <w:spacing w:line="276" w:lineRule="atLeast"/>
              <w:jc w:val="center"/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</w:pPr>
            <w:r w:rsidRP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 xml:space="preserve"> netto</w:t>
            </w:r>
            <w:r w:rsid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 xml:space="preserve"> PLN</w:t>
            </w:r>
          </w:p>
        </w:tc>
      </w:tr>
      <w:tr w:rsidR="001A0C20" w:rsidRPr="001A6B65" w14:paraId="00062661" w14:textId="231B5168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AB2C4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I. Komora paleniskowa: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8AE5E" w14:textId="77777777" w:rsidR="001A0C20" w:rsidRPr="001A6B65" w:rsidRDefault="001A0C20" w:rsidP="00B94712">
            <w:pPr>
              <w:rPr>
                <w:rFonts w:ascii="Aptos" w:hAnsi="Aptos" w:cs="Segoe UI"/>
                <w:color w:val="242424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62996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C6BEADE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A0EBFEC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C20" w:rsidRPr="001A6B65" w14:paraId="68B15825" w14:textId="52E5A2F7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B0446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1. Wymiana obmurza ≠ 80 mm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FAB46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m3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A8C9E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0,6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23F1635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EA9BC97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1A0C20" w:rsidRPr="001A6B65" w14:paraId="613A3BD5" w14:textId="60B4C50B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F7FF8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 xml:space="preserve">2. Demontaż i montaż izolacji oraz </w:t>
            </w:r>
            <w:proofErr w:type="spellStart"/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żarobetonu</w:t>
            </w:r>
            <w:proofErr w:type="spellEnd"/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 xml:space="preserve"> w obrębie tulei włazowych na komorze paleniskowej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D48F2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szt.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475DC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960E590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1F82F2F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1A0C20" w:rsidRPr="001A6B65" w14:paraId="0DDCE623" w14:textId="7936DF09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63C17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II. Separator: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BEC6F" w14:textId="77777777" w:rsidR="001A0C20" w:rsidRPr="001A6B65" w:rsidRDefault="001A0C20" w:rsidP="00B94712">
            <w:pPr>
              <w:rPr>
                <w:rFonts w:ascii="Aptos" w:hAnsi="Aptos" w:cs="Segoe UI"/>
                <w:color w:val="242424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A535D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30AB87A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917489E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C20" w:rsidRPr="001A6B65" w14:paraId="1A923989" w14:textId="1D49A20D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58DE6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1. Wymiana obmurza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1B1CF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m3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F126A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0,1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D769D31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CDA9F98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1A0C20" w:rsidRPr="001A6B65" w14:paraId="0E437001" w14:textId="5A296003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60C1E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lastRenderedPageBreak/>
              <w:t>IV. Zawór skrzelowy: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BC273" w14:textId="77777777" w:rsidR="001A0C20" w:rsidRPr="001A6B65" w:rsidRDefault="001A0C20" w:rsidP="00B94712">
            <w:pPr>
              <w:rPr>
                <w:rFonts w:ascii="Aptos" w:hAnsi="Aptos" w:cs="Segoe UI"/>
                <w:color w:val="242424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F90D1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27EB44B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0552C1C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C20" w:rsidRPr="001A6B65" w14:paraId="161420C9" w14:textId="5E89D98E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C942E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1. Wymiana obmurza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D7CEE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m3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E9699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0,1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0D3A11A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96BFCF1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1A0C20" w:rsidRPr="001A6B65" w14:paraId="678508DD" w14:textId="6ED3A867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A7127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V. Skrzynia powietrza: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39D23" w14:textId="77777777" w:rsidR="001A0C20" w:rsidRPr="001A6B65" w:rsidRDefault="001A0C20" w:rsidP="00B94712">
            <w:pPr>
              <w:rPr>
                <w:rFonts w:ascii="Aptos" w:hAnsi="Aptos" w:cs="Segoe UI"/>
                <w:color w:val="242424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03BDB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99452FD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8F0651D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C20" w:rsidRPr="001A6B65" w14:paraId="325BE980" w14:textId="4963E060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1EAFC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1. Wymiana uszkodzonego obmurza  ≠ 100 mm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0CA8B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m3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72038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0,8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013C53B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7A3B0B9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1A0C20" w:rsidRPr="001A6B65" w14:paraId="61F8A4DC" w14:textId="7DBF679E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98F39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VI. Przewał kotła: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82844" w14:textId="77777777" w:rsidR="001A0C20" w:rsidRPr="001A6B65" w:rsidRDefault="001A0C20" w:rsidP="00B94712">
            <w:pPr>
              <w:rPr>
                <w:rFonts w:ascii="Aptos" w:hAnsi="Aptos" w:cs="Segoe UI"/>
                <w:color w:val="242424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D9922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B32C03F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2F7245E" w14:textId="77777777" w:rsidR="001A0C20" w:rsidRPr="001A6B65" w:rsidRDefault="001A0C20" w:rsidP="00B947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C20" w:rsidRPr="001A6B65" w14:paraId="720C8AD2" w14:textId="4E3AE950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98143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1.Naprawa obmurza w kanale spalin z separatora ≠ 235 mm i ≠ 65mm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0AC0D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m3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537DA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0,6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AD52E36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515809F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1A0C20" w:rsidRPr="001A6B65" w14:paraId="38B26DF7" w14:textId="64F43671" w:rsidTr="001A0C20">
        <w:trPr>
          <w:trHeight w:val="454"/>
        </w:trPr>
        <w:tc>
          <w:tcPr>
            <w:tcW w:w="3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69851" w14:textId="77777777" w:rsidR="001A0C20" w:rsidRPr="001A6B65" w:rsidRDefault="001A0C20" w:rsidP="00B94712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 xml:space="preserve">2. Wymiana uszczelnienia w szczelinie </w:t>
            </w:r>
            <w:proofErr w:type="spellStart"/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delatacyjnej</w:t>
            </w:r>
            <w:proofErr w:type="spellEnd"/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 xml:space="preserve"> na przewale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E4958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proofErr w:type="spellStart"/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mb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0A0B8" w14:textId="77777777" w:rsidR="001A0C20" w:rsidRPr="001A6B65" w:rsidRDefault="001A0C20" w:rsidP="00B94712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1A6B65">
              <w:rPr>
                <w:color w:val="242424"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40DA2B7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7D96F5C" w14:textId="77777777" w:rsidR="001A0C20" w:rsidRPr="001A6B65" w:rsidRDefault="001A0C20" w:rsidP="00B94712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</w:tbl>
    <w:p w14:paraId="2781B2AF" w14:textId="4A1DA8DD" w:rsidR="00060CA2" w:rsidRDefault="00060CA2" w:rsidP="00060CA2">
      <w:pPr>
        <w:rPr>
          <w:rFonts w:ascii="Times New Roman" w:hAnsi="Times New Roman" w:cs="Times New Roman"/>
          <w:sz w:val="24"/>
          <w:szCs w:val="24"/>
        </w:rPr>
      </w:pPr>
    </w:p>
    <w:p w14:paraId="1B48FED4" w14:textId="77777777" w:rsidR="001A6B65" w:rsidRDefault="001A6B65" w:rsidP="00060CA2">
      <w:pPr>
        <w:rPr>
          <w:rFonts w:ascii="Times New Roman" w:hAnsi="Times New Roman" w:cs="Times New Roman"/>
          <w:sz w:val="24"/>
          <w:szCs w:val="24"/>
        </w:rPr>
      </w:pPr>
    </w:p>
    <w:p w14:paraId="0F4D1F33" w14:textId="37F11DE3" w:rsidR="001A6B65" w:rsidRDefault="008214E7" w:rsidP="001A6B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A6B65" w:rsidRPr="001A6B65">
        <w:rPr>
          <w:sz w:val="24"/>
          <w:szCs w:val="24"/>
        </w:rPr>
        <w:t>• K-3 w Elektrowni Jaworzno II:</w:t>
      </w:r>
    </w:p>
    <w:p w14:paraId="23583500" w14:textId="77777777" w:rsidR="00B12C77" w:rsidRPr="001A6B65" w:rsidRDefault="00B12C77" w:rsidP="001A6B6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Ind w:w="19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706"/>
        <w:gridCol w:w="763"/>
        <w:gridCol w:w="1541"/>
        <w:gridCol w:w="1418"/>
      </w:tblGrid>
      <w:tr w:rsidR="00600569" w:rsidRPr="00D748C6" w14:paraId="5AC7BE37" w14:textId="357169E1" w:rsidTr="00600569">
        <w:trPr>
          <w:trHeight w:val="493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D6AA9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Zakres prac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18EDD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j/m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29A56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Ilość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E902403" w14:textId="77777777" w:rsidR="00600569" w:rsidRPr="00FC0703" w:rsidRDefault="00600569" w:rsidP="00600569">
            <w:pPr>
              <w:spacing w:line="276" w:lineRule="atLeast"/>
              <w:jc w:val="center"/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</w:pPr>
            <w:r w:rsidRP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>cena jednostkowa</w:t>
            </w:r>
          </w:p>
          <w:p w14:paraId="65E40311" w14:textId="2AC26B45" w:rsidR="00600569" w:rsidRPr="00D748C6" w:rsidRDefault="00600569" w:rsidP="00600569">
            <w:pPr>
              <w:spacing w:line="276" w:lineRule="atLeast"/>
              <w:jc w:val="center"/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</w:pPr>
            <w:r w:rsidRP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 xml:space="preserve"> netto</w:t>
            </w:r>
            <w:r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 xml:space="preserve"> PLN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8C59C21" w14:textId="77777777" w:rsidR="00600569" w:rsidRPr="00FC0703" w:rsidRDefault="00600569" w:rsidP="00600569">
            <w:pPr>
              <w:spacing w:line="276" w:lineRule="atLeast"/>
              <w:jc w:val="center"/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</w:pPr>
            <w:r w:rsidRP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 xml:space="preserve">wartość </w:t>
            </w:r>
          </w:p>
          <w:p w14:paraId="5AF7A664" w14:textId="100361CD" w:rsidR="00600569" w:rsidRPr="00D748C6" w:rsidRDefault="00600569" w:rsidP="00600569">
            <w:pPr>
              <w:spacing w:line="276" w:lineRule="atLeast"/>
              <w:jc w:val="center"/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</w:pPr>
            <w:r w:rsidRPr="00FC0703"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 xml:space="preserve"> netto</w:t>
            </w:r>
            <w:r>
              <w:rPr>
                <w:b/>
                <w:bCs/>
                <w:color w:val="242424"/>
                <w:sz w:val="20"/>
                <w:szCs w:val="20"/>
                <w:bdr w:val="none" w:sz="0" w:space="0" w:color="auto" w:frame="1"/>
              </w:rPr>
              <w:t xml:space="preserve"> PLN</w:t>
            </w:r>
          </w:p>
        </w:tc>
      </w:tr>
      <w:tr w:rsidR="00600569" w:rsidRPr="00D748C6" w14:paraId="34D5A261" w14:textId="69B7395F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9302D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I. Komora paleniskowa: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A1347" w14:textId="77777777" w:rsidR="00600569" w:rsidRPr="00D748C6" w:rsidRDefault="00600569" w:rsidP="00D748C6">
            <w:pPr>
              <w:rPr>
                <w:rFonts w:ascii="Aptos" w:hAnsi="Aptos" w:cs="Segoe UI"/>
                <w:color w:val="242424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257F9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1B272D1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520D2B2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0569" w:rsidRPr="00D748C6" w14:paraId="432C8103" w14:textId="473FC0B1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3428D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1. Wymiana obmurza ≠ 80 mm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CDC00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m3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0B3C0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0,6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861E2F1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3D031D2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600569" w:rsidRPr="00D748C6" w14:paraId="703C5E5E" w14:textId="1514383B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E3163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 xml:space="preserve">2. Demontaż i montaż izolacji oraz </w:t>
            </w:r>
            <w:proofErr w:type="spellStart"/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żarobetonu</w:t>
            </w:r>
            <w:proofErr w:type="spellEnd"/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 xml:space="preserve"> w obrębie tulei włazowych na komorze paleniskowej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9644D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szt.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9C6CC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DFAEDBD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3BDFB7C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600569" w:rsidRPr="00D748C6" w14:paraId="7F028FBE" w14:textId="6A65ABE5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D2951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II. Separator: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6FB4A" w14:textId="77777777" w:rsidR="00600569" w:rsidRPr="00D748C6" w:rsidRDefault="00600569" w:rsidP="00D748C6">
            <w:pPr>
              <w:rPr>
                <w:rFonts w:ascii="Aptos" w:hAnsi="Aptos" w:cs="Segoe UI"/>
                <w:color w:val="242424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3312D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33575B3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98066F4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0569" w:rsidRPr="00D748C6" w14:paraId="2C6FCEB8" w14:textId="2DFA74A9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16ABB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1. Wymiana obmurza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84167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m3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1F279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0,1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206A000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C5A3EF3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600569" w:rsidRPr="00D748C6" w14:paraId="3320E098" w14:textId="2D2DDC07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A3C9D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III. Zawór skrzelowy: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42FB9" w14:textId="77777777" w:rsidR="00600569" w:rsidRPr="00D748C6" w:rsidRDefault="00600569" w:rsidP="00D748C6">
            <w:pPr>
              <w:rPr>
                <w:rFonts w:ascii="Aptos" w:hAnsi="Aptos" w:cs="Segoe UI"/>
                <w:color w:val="242424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79A23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74106A7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35EB3CF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0569" w:rsidRPr="00D748C6" w14:paraId="1275EFFE" w14:textId="73250009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503AF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1. Wymiana obmurza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B0998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m3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BEED3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0,1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0FB0CCD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D7F526D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600569" w:rsidRPr="00D748C6" w14:paraId="08E188F3" w14:textId="488A14DC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4A6DC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IV. Skrzynia powietrza: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2199D" w14:textId="77777777" w:rsidR="00600569" w:rsidRPr="00D748C6" w:rsidRDefault="00600569" w:rsidP="00D748C6">
            <w:pPr>
              <w:rPr>
                <w:rFonts w:ascii="Aptos" w:hAnsi="Aptos" w:cs="Segoe UI"/>
                <w:color w:val="242424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D981F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1609271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44F2019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0569" w:rsidRPr="00D748C6" w14:paraId="1E8005A0" w14:textId="1A8F59AB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F81C8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1. Wymiana uszkodzonego obmurza  ≠ 100 mm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2B5A4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m3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F2235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0,8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1752DAC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86FAEE5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600569" w:rsidRPr="00D748C6" w14:paraId="24FDE851" w14:textId="3F953C64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491B5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V. Przewał kotła: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6AAA4" w14:textId="77777777" w:rsidR="00600569" w:rsidRPr="00D748C6" w:rsidRDefault="00600569" w:rsidP="00D748C6">
            <w:pPr>
              <w:rPr>
                <w:rFonts w:ascii="Aptos" w:hAnsi="Aptos" w:cs="Segoe UI"/>
                <w:color w:val="242424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D1FE8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A71AC7B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B3AA0D1" w14:textId="77777777" w:rsidR="00600569" w:rsidRPr="00D748C6" w:rsidRDefault="00600569" w:rsidP="00D74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0569" w:rsidRPr="00D748C6" w14:paraId="10DD556F" w14:textId="73385F9E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62785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1.Naprawa obmurza w kanale spalin z separatora ≠ 235 mm i ≠ 65mm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6E6B8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m3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DECAC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0,6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1F53203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4B92D9A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  <w:tr w:rsidR="00600569" w:rsidRPr="00D748C6" w14:paraId="0F44AD84" w14:textId="5F175ADD" w:rsidTr="00600569">
        <w:trPr>
          <w:trHeight w:val="454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39BA" w14:textId="77777777" w:rsidR="00600569" w:rsidRPr="00D748C6" w:rsidRDefault="00600569" w:rsidP="00D748C6">
            <w:pPr>
              <w:spacing w:line="276" w:lineRule="atLeast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 xml:space="preserve">2. Wymiana uszczelnienia w szczelinie </w:t>
            </w:r>
            <w:proofErr w:type="spellStart"/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delatacyjnej</w:t>
            </w:r>
            <w:proofErr w:type="spellEnd"/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 xml:space="preserve"> na przewale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A4319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proofErr w:type="spellStart"/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mb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D0E91" w14:textId="77777777" w:rsidR="00600569" w:rsidRPr="00D748C6" w:rsidRDefault="00600569" w:rsidP="00D748C6">
            <w:pPr>
              <w:spacing w:line="276" w:lineRule="atLeast"/>
              <w:jc w:val="center"/>
              <w:rPr>
                <w:rFonts w:ascii="Aptos" w:hAnsi="Aptos" w:cs="Segoe UI"/>
                <w:color w:val="242424"/>
                <w:sz w:val="24"/>
                <w:szCs w:val="24"/>
              </w:rPr>
            </w:pPr>
            <w:r w:rsidRPr="00D748C6">
              <w:rPr>
                <w:color w:val="242424"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89B391A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E05BC09" w14:textId="77777777" w:rsidR="00600569" w:rsidRPr="00D748C6" w:rsidRDefault="00600569" w:rsidP="00D748C6">
            <w:pPr>
              <w:spacing w:line="276" w:lineRule="atLeast"/>
              <w:jc w:val="center"/>
              <w:rPr>
                <w:color w:val="242424"/>
                <w:sz w:val="24"/>
                <w:szCs w:val="24"/>
                <w:bdr w:val="none" w:sz="0" w:space="0" w:color="auto" w:frame="1"/>
              </w:rPr>
            </w:pPr>
          </w:p>
        </w:tc>
      </w:tr>
    </w:tbl>
    <w:p w14:paraId="695C51DF" w14:textId="77777777" w:rsidR="001A6B65" w:rsidRPr="00060CA2" w:rsidRDefault="001A6B65" w:rsidP="00060CA2">
      <w:pPr>
        <w:rPr>
          <w:rFonts w:ascii="Times New Roman" w:hAnsi="Times New Roman" w:cs="Times New Roman"/>
          <w:sz w:val="24"/>
          <w:szCs w:val="24"/>
        </w:rPr>
      </w:pPr>
    </w:p>
    <w:p w14:paraId="33F2FF68" w14:textId="1CA5A34C" w:rsidR="00D748C6" w:rsidRDefault="00D748C6" w:rsidP="00837C18">
      <w:pPr>
        <w:pStyle w:val="xmsonormal"/>
        <w:shd w:val="clear" w:color="auto" w:fill="FFFFFF"/>
        <w:spacing w:before="0" w:beforeAutospacing="0" w:after="0" w:afterAutospacing="0"/>
        <w:ind w:left="1134"/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</w:pP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 xml:space="preserve">Ceny jednostkowe powinny uwzględniać wszystkie koszty związane z realizacją Przedmiotu </w:t>
      </w:r>
      <w:r w:rsidR="008762FF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Zamówienia</w:t>
      </w: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, także:</w:t>
      </w:r>
    </w:p>
    <w:p w14:paraId="5DE05F96" w14:textId="77777777" w:rsidR="001764DF" w:rsidRPr="000B0301" w:rsidRDefault="001764DF" w:rsidP="00837C18">
      <w:pPr>
        <w:pStyle w:val="xmsonormal"/>
        <w:shd w:val="clear" w:color="auto" w:fill="FFFFFF"/>
        <w:spacing w:before="0" w:beforeAutospacing="0" w:after="0" w:afterAutospacing="0"/>
        <w:ind w:left="1134"/>
        <w:rPr>
          <w:rFonts w:ascii="Aptos" w:hAnsi="Aptos"/>
          <w:color w:val="242424"/>
          <w:sz w:val="22"/>
          <w:szCs w:val="22"/>
        </w:rPr>
      </w:pPr>
    </w:p>
    <w:p w14:paraId="0C3D0D4E" w14:textId="77777777" w:rsidR="00D748C6" w:rsidRDefault="00D748C6" w:rsidP="00837C18">
      <w:pPr>
        <w:pStyle w:val="xmsonormal"/>
        <w:shd w:val="clear" w:color="auto" w:fill="FFFFFF"/>
        <w:spacing w:before="0" w:beforeAutospacing="0" w:after="0" w:afterAutospacing="0"/>
        <w:ind w:left="1134"/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</w:pP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- Materiały pomocnicze,</w:t>
      </w:r>
    </w:p>
    <w:p w14:paraId="71D44820" w14:textId="77777777" w:rsidR="001764DF" w:rsidRPr="000B0301" w:rsidRDefault="001764DF" w:rsidP="00837C18">
      <w:pPr>
        <w:pStyle w:val="xmsonormal"/>
        <w:shd w:val="clear" w:color="auto" w:fill="FFFFFF"/>
        <w:spacing w:before="0" w:beforeAutospacing="0" w:after="0" w:afterAutospacing="0"/>
        <w:ind w:left="1134"/>
        <w:rPr>
          <w:rFonts w:ascii="Aptos" w:hAnsi="Aptos"/>
          <w:color w:val="242424"/>
          <w:sz w:val="22"/>
          <w:szCs w:val="22"/>
        </w:rPr>
      </w:pPr>
    </w:p>
    <w:p w14:paraId="1D34189E" w14:textId="77777777" w:rsidR="00D748C6" w:rsidRDefault="00D748C6" w:rsidP="00837C18">
      <w:pPr>
        <w:pStyle w:val="xmsonormal"/>
        <w:shd w:val="clear" w:color="auto" w:fill="FFFFFF"/>
        <w:spacing w:before="0" w:beforeAutospacing="0" w:after="0" w:afterAutospacing="0"/>
        <w:ind w:left="1134"/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</w:pP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- Sprzęt potrzebny do serwisu obmurza,</w:t>
      </w:r>
    </w:p>
    <w:p w14:paraId="647D4A7D" w14:textId="77777777" w:rsidR="001764DF" w:rsidRPr="000B0301" w:rsidRDefault="001764DF" w:rsidP="00837C18">
      <w:pPr>
        <w:pStyle w:val="xmsonormal"/>
        <w:shd w:val="clear" w:color="auto" w:fill="FFFFFF"/>
        <w:spacing w:before="0" w:beforeAutospacing="0" w:after="0" w:afterAutospacing="0"/>
        <w:ind w:left="1134"/>
        <w:rPr>
          <w:rFonts w:ascii="Aptos" w:hAnsi="Aptos"/>
          <w:color w:val="242424"/>
          <w:sz w:val="22"/>
          <w:szCs w:val="22"/>
        </w:rPr>
      </w:pPr>
    </w:p>
    <w:p w14:paraId="72A13079" w14:textId="77777777" w:rsidR="00D748C6" w:rsidRDefault="00D748C6" w:rsidP="00837C18">
      <w:pPr>
        <w:pStyle w:val="xmsonormal"/>
        <w:shd w:val="clear" w:color="auto" w:fill="FFFFFF"/>
        <w:spacing w:before="0" w:beforeAutospacing="0" w:after="0" w:afterAutospacing="0"/>
        <w:ind w:left="1134"/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</w:pP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- Dostarczenie oraz budowa rusztowań.</w:t>
      </w:r>
    </w:p>
    <w:p w14:paraId="380FB656" w14:textId="77777777" w:rsidR="00F609B2" w:rsidRDefault="00F609B2" w:rsidP="00837C18">
      <w:pPr>
        <w:pStyle w:val="xmsonormal"/>
        <w:shd w:val="clear" w:color="auto" w:fill="FFFFFF"/>
        <w:spacing w:before="0" w:beforeAutospacing="0" w:after="0" w:afterAutospacing="0"/>
        <w:ind w:left="1134"/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</w:pPr>
    </w:p>
    <w:p w14:paraId="0BA4C495" w14:textId="77777777" w:rsidR="00F609B2" w:rsidRPr="00311C11" w:rsidRDefault="00F609B2" w:rsidP="00F609B2">
      <w:pPr>
        <w:numPr>
          <w:ilvl w:val="2"/>
          <w:numId w:val="33"/>
        </w:numPr>
        <w:ind w:left="1276"/>
        <w:contextualSpacing/>
        <w:jc w:val="both"/>
        <w:rPr>
          <w:szCs w:val="24"/>
        </w:rPr>
      </w:pPr>
      <w:r w:rsidRPr="00311C11">
        <w:rPr>
          <w:szCs w:val="24"/>
        </w:rPr>
        <w:t>wszyscy pracownicy posiadają ważne zaświadczenia kwalifikacyjne grupy 2 Eksploatacja E co najmniej pkt 1,2, w zakresie konserwacji remontów i montażu,</w:t>
      </w:r>
    </w:p>
    <w:p w14:paraId="4B163DA1" w14:textId="77777777" w:rsidR="00F609B2" w:rsidRPr="00311C11" w:rsidRDefault="00F609B2" w:rsidP="00F609B2">
      <w:pPr>
        <w:numPr>
          <w:ilvl w:val="2"/>
          <w:numId w:val="33"/>
        </w:numPr>
        <w:ind w:left="1276"/>
        <w:contextualSpacing/>
        <w:jc w:val="both"/>
        <w:rPr>
          <w:szCs w:val="24"/>
        </w:rPr>
      </w:pPr>
      <w:r w:rsidRPr="00311C11">
        <w:rPr>
          <w:szCs w:val="24"/>
        </w:rPr>
        <w:t>osoby nadzoru posiadają ważne zaświadczenia kwalifikacyjne grupy 2 Dozoru D pkt 1,2,3,4,5,6,7,8 w zakresie konserwacji remontów i montażu,</w:t>
      </w:r>
    </w:p>
    <w:p w14:paraId="2F47177D" w14:textId="77777777" w:rsidR="00F609B2" w:rsidRPr="00311C11" w:rsidRDefault="00F609B2" w:rsidP="00F609B2">
      <w:pPr>
        <w:numPr>
          <w:ilvl w:val="2"/>
          <w:numId w:val="33"/>
        </w:numPr>
        <w:ind w:left="1276"/>
        <w:contextualSpacing/>
        <w:jc w:val="both"/>
        <w:rPr>
          <w:szCs w:val="24"/>
        </w:rPr>
      </w:pPr>
      <w:r w:rsidRPr="00311C11">
        <w:rPr>
          <w:szCs w:val="24"/>
        </w:rPr>
        <w:t>osoby posiadające uprawnienia do transportu tj. wciągarki, wciągi, suwnice wydane przez UDT niezbędne do wykonywania prac.</w:t>
      </w:r>
    </w:p>
    <w:p w14:paraId="2C6DCED6" w14:textId="77777777" w:rsidR="00F609B2" w:rsidRDefault="00F609B2" w:rsidP="00837C18">
      <w:pPr>
        <w:pStyle w:val="xmsonormal"/>
        <w:shd w:val="clear" w:color="auto" w:fill="FFFFFF"/>
        <w:spacing w:before="0" w:beforeAutospacing="0" w:after="0" w:afterAutospacing="0"/>
        <w:ind w:left="1134"/>
        <w:rPr>
          <w:rFonts w:ascii="Aptos" w:hAnsi="Aptos"/>
          <w:color w:val="242424"/>
          <w:sz w:val="22"/>
          <w:szCs w:val="22"/>
        </w:rPr>
      </w:pPr>
    </w:p>
    <w:p w14:paraId="2CCD9250" w14:textId="3D340D05" w:rsidR="00D748C6" w:rsidRPr="003244C0" w:rsidRDefault="00BE21B7" w:rsidP="007F27BC">
      <w:pPr>
        <w:pStyle w:val="xmsonormal"/>
        <w:shd w:val="clear" w:color="auto" w:fill="FFFFFF"/>
        <w:spacing w:before="0" w:beforeAutospacing="0" w:after="0" w:afterAutospacing="0"/>
        <w:ind w:left="1276"/>
        <w:jc w:val="both"/>
        <w:rPr>
          <w:rFonts w:ascii="Arial" w:hAnsi="Arial" w:cs="Arial"/>
          <w:color w:val="242424"/>
          <w:sz w:val="22"/>
          <w:szCs w:val="22"/>
        </w:rPr>
      </w:pPr>
      <w:r w:rsidRPr="003244C0">
        <w:rPr>
          <w:rFonts w:ascii="Arial" w:hAnsi="Arial" w:cs="Arial"/>
          <w:color w:val="242424"/>
          <w:sz w:val="22"/>
          <w:szCs w:val="22"/>
        </w:rPr>
        <w:t>Proponowane warunki udziału w przyszłym postępowaniu i wymagania Zamawiającego zostaną zawarte oraz szczegółowo opisane w Specyfikacji Warunków Zamówienia (SWZ) i projekcie Umowy (regulującej współpracę) oraz wzorach formularzy i będą wiążące dla Wykonawców.</w:t>
      </w:r>
      <w:r w:rsidR="00D748C6" w:rsidRPr="003244C0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 </w:t>
      </w:r>
    </w:p>
    <w:p w14:paraId="6572C061" w14:textId="77777777" w:rsidR="00D748C6" w:rsidRPr="000B0301" w:rsidRDefault="00D748C6" w:rsidP="00871534">
      <w:pPr>
        <w:pStyle w:val="xmsonormal"/>
        <w:shd w:val="clear" w:color="auto" w:fill="FFFFFF"/>
        <w:spacing w:before="0" w:beforeAutospacing="0" w:after="0" w:afterAutospacing="0" w:line="360" w:lineRule="atLeast"/>
        <w:ind w:left="1276"/>
        <w:rPr>
          <w:rFonts w:ascii="Aptos" w:hAnsi="Aptos"/>
          <w:color w:val="242424"/>
          <w:sz w:val="22"/>
          <w:szCs w:val="22"/>
        </w:rPr>
      </w:pPr>
      <w:r w:rsidRPr="000B0301">
        <w:rPr>
          <w:rFonts w:ascii="Arial" w:hAnsi="Arial" w:cs="Arial"/>
          <w:b/>
          <w:bCs/>
          <w:color w:val="242424"/>
          <w:sz w:val="22"/>
          <w:szCs w:val="22"/>
          <w:bdr w:val="none" w:sz="0" w:space="0" w:color="auto" w:frame="1"/>
        </w:rPr>
        <w:t>Uwagi:</w:t>
      </w:r>
    </w:p>
    <w:p w14:paraId="7E4B47B7" w14:textId="77777777" w:rsidR="00D748C6" w:rsidRPr="000B0301" w:rsidRDefault="00D748C6" w:rsidP="00871534">
      <w:pPr>
        <w:pStyle w:val="xmsonormal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tLeast"/>
        <w:ind w:left="1276"/>
        <w:rPr>
          <w:rFonts w:ascii="Aptos" w:hAnsi="Aptos" w:cs="Segoe UI"/>
          <w:color w:val="242424"/>
          <w:sz w:val="22"/>
          <w:szCs w:val="22"/>
        </w:rPr>
      </w:pP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Dla wszystkich pozycji związanych z wymianą obmurza należy wykonać:</w:t>
      </w:r>
    </w:p>
    <w:p w14:paraId="290B28B3" w14:textId="77777777" w:rsidR="00D748C6" w:rsidRPr="000B0301" w:rsidRDefault="00D748C6" w:rsidP="00871534">
      <w:pPr>
        <w:pStyle w:val="xmsonormal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tLeast"/>
        <w:ind w:left="1560"/>
        <w:rPr>
          <w:rFonts w:ascii="Aptos" w:hAnsi="Aptos" w:cs="Segoe UI"/>
          <w:color w:val="242424"/>
          <w:sz w:val="22"/>
          <w:szCs w:val="22"/>
        </w:rPr>
      </w:pP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Demontaż obmurza, </w:t>
      </w:r>
    </w:p>
    <w:p w14:paraId="2C252030" w14:textId="77777777" w:rsidR="00D748C6" w:rsidRPr="000B0301" w:rsidRDefault="00D748C6" w:rsidP="00871534">
      <w:pPr>
        <w:pStyle w:val="xmsonormal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tLeast"/>
        <w:ind w:left="1560"/>
        <w:rPr>
          <w:rFonts w:ascii="Aptos" w:hAnsi="Aptos" w:cs="Segoe UI"/>
          <w:color w:val="242424"/>
          <w:sz w:val="22"/>
          <w:szCs w:val="22"/>
        </w:rPr>
      </w:pP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Demontaż kotew obmurza,</w:t>
      </w:r>
    </w:p>
    <w:p w14:paraId="27509E04" w14:textId="77777777" w:rsidR="00D748C6" w:rsidRPr="000B0301" w:rsidRDefault="00D748C6" w:rsidP="00871534">
      <w:pPr>
        <w:pStyle w:val="xmsonormal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tLeast"/>
        <w:ind w:left="1560"/>
        <w:rPr>
          <w:rFonts w:ascii="Aptos" w:hAnsi="Aptos" w:cs="Segoe UI"/>
          <w:color w:val="242424"/>
          <w:sz w:val="22"/>
          <w:szCs w:val="22"/>
        </w:rPr>
      </w:pP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Utylizacja odpadów  poremontowych,</w:t>
      </w:r>
    </w:p>
    <w:p w14:paraId="5ACACB5B" w14:textId="77777777" w:rsidR="00D748C6" w:rsidRPr="000B0301" w:rsidRDefault="00D748C6" w:rsidP="00871534">
      <w:pPr>
        <w:pStyle w:val="xmsonormal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tLeast"/>
        <w:ind w:left="1560"/>
        <w:rPr>
          <w:rFonts w:ascii="Aptos" w:hAnsi="Aptos" w:cs="Segoe UI"/>
          <w:color w:val="242424"/>
          <w:sz w:val="22"/>
          <w:szCs w:val="22"/>
        </w:rPr>
      </w:pP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Dobór obmurza odpornego na alkalia – Zamawiający  udostępni do wglądu projekt techniczny obmurza,</w:t>
      </w:r>
    </w:p>
    <w:p w14:paraId="30E83BF9" w14:textId="77777777" w:rsidR="00D748C6" w:rsidRPr="000B0301" w:rsidRDefault="00D748C6" w:rsidP="00871534">
      <w:pPr>
        <w:pStyle w:val="xmsonormal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tLeast"/>
        <w:ind w:left="1560"/>
        <w:rPr>
          <w:rFonts w:ascii="Aptos" w:hAnsi="Aptos" w:cs="Segoe UI"/>
          <w:color w:val="242424"/>
          <w:sz w:val="22"/>
          <w:szCs w:val="22"/>
        </w:rPr>
      </w:pP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Montaż kotew żaroodpornych przez osobę posiadającą uprawnienia,</w:t>
      </w:r>
    </w:p>
    <w:p w14:paraId="58519819" w14:textId="77777777" w:rsidR="00D748C6" w:rsidRPr="000B0301" w:rsidRDefault="00D748C6" w:rsidP="00871534">
      <w:pPr>
        <w:pStyle w:val="xmsonormal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tLeast"/>
        <w:ind w:left="1560"/>
        <w:rPr>
          <w:rFonts w:ascii="Aptos" w:hAnsi="Aptos" w:cs="Segoe UI"/>
          <w:color w:val="242424"/>
          <w:sz w:val="22"/>
          <w:szCs w:val="22"/>
        </w:rPr>
      </w:pPr>
      <w:r w:rsidRPr="000B0301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Dostarczenie  krzywej suszenia  oraz nadzór nad procesem suszenia obmurzy po stronie Wykonawcy.</w:t>
      </w:r>
    </w:p>
    <w:p w14:paraId="592E49F7" w14:textId="77777777" w:rsidR="00FE4237" w:rsidRDefault="00FE4237" w:rsidP="0060418E">
      <w:pPr>
        <w:spacing w:before="120" w:after="120" w:line="276" w:lineRule="auto"/>
        <w:contextualSpacing/>
        <w:jc w:val="both"/>
        <w:rPr>
          <w:rFonts w:eastAsia="Aptos"/>
          <w:kern w:val="2"/>
          <w:lang w:eastAsia="en-US"/>
          <w14:ligatures w14:val="standardContextual"/>
        </w:rPr>
      </w:pPr>
    </w:p>
    <w:p w14:paraId="58CFF964" w14:textId="40FAD685" w:rsidR="00D9567A" w:rsidRPr="00F7019B" w:rsidRDefault="00FE4237" w:rsidP="00F7019B">
      <w:pPr>
        <w:spacing w:before="120" w:after="120" w:line="278" w:lineRule="auto"/>
        <w:jc w:val="both"/>
        <w:rPr>
          <w:rFonts w:eastAsia="Aptos"/>
          <w:kern w:val="2"/>
          <w:lang w:eastAsia="en-US"/>
          <w14:ligatures w14:val="standardContextual"/>
        </w:rPr>
      </w:pPr>
      <w:r>
        <w:rPr>
          <w:rFonts w:eastAsia="Aptos"/>
          <w:kern w:val="2"/>
          <w:lang w:eastAsia="en-US"/>
          <w14:ligatures w14:val="standardContextual"/>
        </w:rPr>
        <w:t xml:space="preserve">       </w:t>
      </w:r>
      <w:r w:rsidR="006C5530" w:rsidRPr="006A2054">
        <w:rPr>
          <w:rFonts w:eastAsia="Aptos"/>
          <w:kern w:val="2"/>
          <w:lang w:eastAsia="en-US"/>
          <w14:ligatures w14:val="standardContextual"/>
        </w:rPr>
        <w:t>Zamawiający będzie wymagał wniesienia wadium</w:t>
      </w:r>
      <w:r w:rsidR="0060418E">
        <w:rPr>
          <w:rFonts w:eastAsia="Aptos"/>
          <w:kern w:val="2"/>
          <w:lang w:eastAsia="en-US"/>
          <w14:ligatures w14:val="standardContextual"/>
        </w:rPr>
        <w:t>.</w:t>
      </w:r>
    </w:p>
    <w:tbl>
      <w:tblPr>
        <w:tblW w:w="9548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6081"/>
        <w:gridCol w:w="2905"/>
      </w:tblGrid>
      <w:tr w:rsidR="005A7831" w:rsidRPr="005A7831" w14:paraId="1127408B" w14:textId="77777777" w:rsidTr="005306A7">
        <w:trPr>
          <w:trHeight w:val="4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43597D92" w14:textId="77777777" w:rsidR="005A7831" w:rsidRPr="005A7831" w:rsidRDefault="005A7831" w:rsidP="005306A7">
            <w:pPr>
              <w:ind w:left="-11"/>
              <w:jc w:val="center"/>
              <w:rPr>
                <w:b/>
                <w:bCs/>
                <w:sz w:val="20"/>
                <w:szCs w:val="20"/>
              </w:rPr>
            </w:pPr>
            <w:r w:rsidRPr="005A783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5B333243" w14:textId="77777777" w:rsidR="005A7831" w:rsidRPr="005A7831" w:rsidRDefault="005A7831" w:rsidP="005306A7">
            <w:pPr>
              <w:ind w:left="-1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A7831">
              <w:rPr>
                <w:rFonts w:ascii="Calibri" w:hAnsi="Calibri" w:cs="Calibri"/>
                <w:b/>
                <w:bCs/>
                <w:sz w:val="20"/>
                <w:szCs w:val="20"/>
              </w:rPr>
              <w:t>Dodatkowe informacje: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561C2794" w14:textId="77777777" w:rsidR="005A7831" w:rsidRPr="005A7831" w:rsidRDefault="005A7831" w:rsidP="005306A7">
            <w:pPr>
              <w:ind w:left="-1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A7831">
              <w:rPr>
                <w:rFonts w:ascii="Calibri" w:hAnsi="Calibri" w:cs="Calibri"/>
                <w:b/>
                <w:bCs/>
                <w:sz w:val="20"/>
                <w:szCs w:val="20"/>
              </w:rPr>
              <w:t>Odpowiedź</w:t>
            </w:r>
          </w:p>
        </w:tc>
      </w:tr>
      <w:tr w:rsidR="005A7831" w:rsidRPr="005A7831" w14:paraId="606D76DF" w14:textId="77777777" w:rsidTr="005306A7">
        <w:trPr>
          <w:trHeight w:val="121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hideMark/>
          </w:tcPr>
          <w:p w14:paraId="29E3DDED" w14:textId="77777777" w:rsidR="005A7831" w:rsidRPr="005A7831" w:rsidRDefault="005A7831" w:rsidP="005306A7">
            <w:pPr>
              <w:ind w:left="-11"/>
              <w:jc w:val="center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5C5A73D" w14:textId="20026638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Czy Wykonawca jest  zainter</w:t>
            </w:r>
            <w:r w:rsidR="00DC0C5B">
              <w:rPr>
                <w:rFonts w:ascii="Calibri" w:hAnsi="Calibri" w:cs="Calibri"/>
                <w:color w:val="000000"/>
              </w:rPr>
              <w:t>e</w:t>
            </w:r>
            <w:r w:rsidRPr="005A7831">
              <w:rPr>
                <w:rFonts w:ascii="Calibri" w:hAnsi="Calibri" w:cs="Calibri"/>
                <w:color w:val="000000"/>
              </w:rPr>
              <w:t>sowany postępowaniem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AD9658" w14:textId="77777777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A7831" w:rsidRPr="005A7831" w14:paraId="3A59F17D" w14:textId="77777777" w:rsidTr="005306A7">
        <w:trPr>
          <w:trHeight w:val="49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7D238F1E" w14:textId="77777777" w:rsidR="005A7831" w:rsidRPr="005A7831" w:rsidRDefault="005A7831" w:rsidP="005306A7">
            <w:pPr>
              <w:ind w:left="-11"/>
              <w:jc w:val="center"/>
              <w:rPr>
                <w:b/>
                <w:bCs/>
                <w:sz w:val="20"/>
                <w:szCs w:val="20"/>
              </w:rPr>
            </w:pPr>
            <w:r w:rsidRPr="005A783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23D7"/>
            <w:vAlign w:val="center"/>
            <w:hideMark/>
          </w:tcPr>
          <w:p w14:paraId="583668A9" w14:textId="77777777" w:rsidR="005A7831" w:rsidRPr="00B2224C" w:rsidRDefault="005A7831" w:rsidP="005306A7">
            <w:pPr>
              <w:ind w:left="-1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2224C">
              <w:rPr>
                <w:rFonts w:ascii="Calibri" w:hAnsi="Calibri" w:cs="Calibri"/>
                <w:b/>
                <w:bCs/>
                <w:sz w:val="20"/>
                <w:szCs w:val="20"/>
              </w:rPr>
              <w:t>Istotne dla Wykonawcy elementy kontraktowe/uwagi (należy wpisać w pole poniżej)</w:t>
            </w:r>
          </w:p>
        </w:tc>
      </w:tr>
      <w:tr w:rsidR="005A7831" w:rsidRPr="005A7831" w14:paraId="0D123BA3" w14:textId="77777777" w:rsidTr="005306A7">
        <w:trPr>
          <w:trHeight w:val="8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79216F0" w14:textId="77777777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2A86B674" w14:textId="151AD7C6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A7831" w:rsidRPr="005A7831" w14:paraId="23FB3362" w14:textId="77777777" w:rsidTr="005306A7">
        <w:trPr>
          <w:trHeight w:val="95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F86983C" w14:textId="77777777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lastRenderedPageBreak/>
              <w:t>2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398AFC3B" w14:textId="6818A662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A7831" w:rsidRPr="005A7831" w14:paraId="674CC346" w14:textId="77777777" w:rsidTr="005306A7">
        <w:trPr>
          <w:trHeight w:val="9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6EF092B" w14:textId="77777777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4B3FBD44" w14:textId="0B8354F1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23D624E7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7A3BBFDE" w14:textId="3C77C174" w:rsidR="00A87D14" w:rsidRPr="00FD3CE5" w:rsidRDefault="00A87D14" w:rsidP="005B65F6">
      <w:pPr>
        <w:rPr>
          <w:sz w:val="14"/>
          <w:szCs w:val="14"/>
        </w:rPr>
      </w:pPr>
    </w:p>
    <w:p w14:paraId="73E299DD" w14:textId="62A59F69" w:rsidR="00A87D14" w:rsidRPr="00FD3CE5" w:rsidRDefault="00EB508A" w:rsidP="005B65F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</w:t>
      </w:r>
      <w:r w:rsidR="000E6288">
        <w:rPr>
          <w:sz w:val="14"/>
          <w:szCs w:val="14"/>
        </w:rPr>
        <w:pict w14:anchorId="441E31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55.5pt;height:77.2pt">
            <v:imagedata r:id="rId13" o:title=""/>
            <o:lock v:ext="edit" ungrouping="t" rotation="t" cropping="t" verticies="t" text="t" grouping="t"/>
            <o:signatureline v:ext="edit" id="{3A083DC6-DCAC-4AED-8358-E538D623E808}" provid="{00000000-0000-0000-0000-000000000000}" o:suggestedsigner2="Przewodniczący Zespołu Zakupowego" issignatureline="t"/>
          </v:shape>
        </w:pict>
      </w:r>
      <w:r>
        <w:rPr>
          <w:sz w:val="14"/>
          <w:szCs w:val="14"/>
        </w:rPr>
        <w:t xml:space="preserve">                  </w:t>
      </w:r>
      <w:r w:rsidR="0009090E">
        <w:rPr>
          <w:sz w:val="14"/>
          <w:szCs w:val="14"/>
        </w:rPr>
        <w:t xml:space="preserve">                                </w:t>
      </w:r>
      <w:r w:rsidR="000E6288">
        <w:rPr>
          <w:sz w:val="14"/>
          <w:szCs w:val="14"/>
        </w:rPr>
        <w:pict w14:anchorId="374B1769">
          <v:shape id="_x0000_i1026" type="#_x0000_t75" alt="Wiersz podpisu, niepodpisane" style="width:151.5pt;height:74.9pt">
            <v:imagedata r:id="rId14" o:title=""/>
            <o:lock v:ext="edit" ungrouping="t" rotation="t" cropping="t" verticies="t" text="t" grouping="t"/>
            <o:signatureline v:ext="edit" id="{699DA038-7955-4B8F-BA3D-0254DE2226BD}" provid="{00000000-0000-0000-0000-000000000000}" o:suggestedsigner2="Sekretarz Zespołu Zakupowego" issignatureline="t"/>
          </v:shape>
        </w:pict>
      </w:r>
    </w:p>
    <w:sectPr w:rsidR="00A87D14" w:rsidRPr="00FD3CE5" w:rsidSect="000B3935">
      <w:headerReference w:type="default" r:id="rId15"/>
      <w:footerReference w:type="default" r:id="rId16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D7414" w14:textId="77777777" w:rsidR="00047702" w:rsidRDefault="00047702" w:rsidP="00434F8A">
      <w:r>
        <w:separator/>
      </w:r>
    </w:p>
  </w:endnote>
  <w:endnote w:type="continuationSeparator" w:id="0">
    <w:p w14:paraId="7E7178A8" w14:textId="77777777" w:rsidR="00047702" w:rsidRDefault="00047702" w:rsidP="0043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BC00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TAURON Serwis sp. z o.o.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NIP: 954 273 20 23, REGON: 242735211</w:t>
    </w:r>
  </w:p>
  <w:p w14:paraId="7893FAFA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ul. Promienna 7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Kapitał zakładowy (wpłacony): 4.596 700,00 zł</w:t>
    </w:r>
  </w:p>
  <w:p w14:paraId="601044C0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43-603 Jaworzno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Rejestracja: Sąd Rejonowy Katowice-Wschód w Katowicach</w:t>
    </w:r>
  </w:p>
  <w:p w14:paraId="6B2A645F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 xml:space="preserve">Wydział VIII Gospodarczy Krajowego Rejestru Sądowego </w:t>
    </w:r>
  </w:p>
  <w:p w14:paraId="54597C8F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D8117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pod numerem KRS: 0000396347</w:t>
    </w:r>
    <w:r w:rsidRPr="00F44FC8">
      <w:rPr>
        <w:rFonts w:ascii="Titillium" w:eastAsia="Calibri" w:hAnsi="Titillium" w:cs="Times New Roman (Tekst podstawo"/>
        <w:color w:val="000000"/>
        <w:sz w:val="14"/>
        <w:szCs w:val="24"/>
        <w:lang w:eastAsia="en-US"/>
      </w:rPr>
      <w:tab/>
    </w:r>
    <w:r w:rsidRPr="00F44FC8">
      <w:rPr>
        <w:rFonts w:ascii="Titillium" w:eastAsia="Calibri" w:hAnsi="Titillium" w:cs="Times New Roman (Tekst podstawo"/>
        <w:color w:val="D8117D"/>
        <w:sz w:val="14"/>
        <w:szCs w:val="24"/>
        <w:lang w:eastAsia="en-US"/>
      </w:rPr>
      <w:t>tauron-serwis.pl</w:t>
    </w:r>
  </w:p>
  <w:p w14:paraId="4F49B95E" w14:textId="545B4D44" w:rsidR="00434F8A" w:rsidRDefault="00434F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F048E" w14:textId="77777777" w:rsidR="00047702" w:rsidRDefault="00047702" w:rsidP="00434F8A">
      <w:r>
        <w:separator/>
      </w:r>
    </w:p>
  </w:footnote>
  <w:footnote w:type="continuationSeparator" w:id="0">
    <w:p w14:paraId="5C7E5C0A" w14:textId="77777777" w:rsidR="00047702" w:rsidRDefault="00047702" w:rsidP="00434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1403776"/>
      <w:docPartObj>
        <w:docPartGallery w:val="Watermarks"/>
        <w:docPartUnique/>
      </w:docPartObj>
    </w:sdtPr>
    <w:sdtContent>
      <w:p w14:paraId="64F3EA10" w14:textId="023953BE" w:rsidR="003379F4" w:rsidRDefault="00000000">
        <w:pPr>
          <w:pStyle w:val="Nagwek"/>
        </w:pPr>
        <w:r>
          <w:rPr>
            <w:noProof/>
            <w:lang w:val="en-US" w:eastAsia="en-US" w:bidi="he-IL"/>
          </w:rPr>
          <w:pict w14:anchorId="58CC1D8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MSIPWM0PowerPlusWaterMarkObject" o:spid="_x0000_s1025" type="#_x0000_t136" alt="{&quot;HashCode&quot;:-843689845,&quot;Height&quot;:841.0,&quot;Width&quot;:595.0,&quot;Placement&quot;:&quot;Header&quot;,&quot;Index&quot;:&quot;Primary&quot;,&quot;Section&quot;:1,&quot;Top&quot;:-999995.0,&quot;Left&quot;:-999995.0}" style="position:absolute;margin-left:0;margin-top:0;width:485.65pt;height:20.2pt;rotation:315;z-index:-251658752;visibility:hidden;mso-position-horizontal:center;mso-position-horizontal-relative:margin;mso-position-vertical:center;mso-position-vertical-relative:margin" o:allowincell="f" fillcolor="#a80000" stroked="f">
              <v:textpath style="font-family:&quot;Calibri&quot;;font-size:15pt" string="Grupa etykiet SPECJALNE. Nie należy stosować tej etykiety. Proszę ją usunąć.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5A9F"/>
    <w:multiLevelType w:val="hybridMultilevel"/>
    <w:tmpl w:val="5BCC2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449C"/>
    <w:multiLevelType w:val="hybridMultilevel"/>
    <w:tmpl w:val="C5D2C2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60D1E"/>
    <w:multiLevelType w:val="hybridMultilevel"/>
    <w:tmpl w:val="D958A4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7020068"/>
    <w:multiLevelType w:val="hybridMultilevel"/>
    <w:tmpl w:val="369C7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805DC"/>
    <w:multiLevelType w:val="hybridMultilevel"/>
    <w:tmpl w:val="16B47A3C"/>
    <w:lvl w:ilvl="0" w:tplc="B660FFBC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8312F"/>
    <w:multiLevelType w:val="hybridMultilevel"/>
    <w:tmpl w:val="49BE4CB8"/>
    <w:lvl w:ilvl="0" w:tplc="C3CAB3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21F45"/>
    <w:multiLevelType w:val="hybridMultilevel"/>
    <w:tmpl w:val="BB008F86"/>
    <w:lvl w:ilvl="0" w:tplc="A4B2EE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BE2795"/>
    <w:multiLevelType w:val="hybridMultilevel"/>
    <w:tmpl w:val="73C0E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F6296"/>
    <w:multiLevelType w:val="hybridMultilevel"/>
    <w:tmpl w:val="D93C4F2A"/>
    <w:lvl w:ilvl="0" w:tplc="041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DEF68BE"/>
    <w:multiLevelType w:val="hybridMultilevel"/>
    <w:tmpl w:val="02364986"/>
    <w:lvl w:ilvl="0" w:tplc="B660FFBC">
      <w:start w:val="1"/>
      <w:numFmt w:val="bullet"/>
      <w:lvlText w:val="­"/>
      <w:lvlJc w:val="left"/>
      <w:pPr>
        <w:ind w:left="150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2FEE0A38"/>
    <w:multiLevelType w:val="hybridMultilevel"/>
    <w:tmpl w:val="5D5AD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0348F"/>
    <w:multiLevelType w:val="multilevel"/>
    <w:tmpl w:val="130AD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17A303C"/>
    <w:multiLevelType w:val="hybridMultilevel"/>
    <w:tmpl w:val="AC62A578"/>
    <w:lvl w:ilvl="0" w:tplc="CBC0FF3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C6596"/>
    <w:multiLevelType w:val="multilevel"/>
    <w:tmpl w:val="89E8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44257F"/>
    <w:multiLevelType w:val="hybridMultilevel"/>
    <w:tmpl w:val="529A6C42"/>
    <w:lvl w:ilvl="0" w:tplc="954ACC1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8C44650"/>
    <w:multiLevelType w:val="hybridMultilevel"/>
    <w:tmpl w:val="4F2A5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728EF"/>
    <w:multiLevelType w:val="hybridMultilevel"/>
    <w:tmpl w:val="87CC463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5C41254"/>
    <w:multiLevelType w:val="hybridMultilevel"/>
    <w:tmpl w:val="AF247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295B05"/>
    <w:multiLevelType w:val="hybridMultilevel"/>
    <w:tmpl w:val="F508CBA8"/>
    <w:lvl w:ilvl="0" w:tplc="82545B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D784E"/>
    <w:multiLevelType w:val="hybridMultilevel"/>
    <w:tmpl w:val="9A4491E8"/>
    <w:lvl w:ilvl="0" w:tplc="04150005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0" w15:restartNumberingAfterBreak="0">
    <w:nsid w:val="6A370648"/>
    <w:multiLevelType w:val="multilevel"/>
    <w:tmpl w:val="42564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83775A"/>
    <w:multiLevelType w:val="hybridMultilevel"/>
    <w:tmpl w:val="71CC2956"/>
    <w:lvl w:ilvl="0" w:tplc="840077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30A11CD"/>
    <w:multiLevelType w:val="multilevel"/>
    <w:tmpl w:val="431A9E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4869D9"/>
    <w:multiLevelType w:val="hybridMultilevel"/>
    <w:tmpl w:val="B574CEF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12033"/>
    <w:multiLevelType w:val="hybridMultilevel"/>
    <w:tmpl w:val="0A7EBE08"/>
    <w:lvl w:ilvl="0" w:tplc="D862BFE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E6CF2"/>
    <w:multiLevelType w:val="hybridMultilevel"/>
    <w:tmpl w:val="B6CE9622"/>
    <w:lvl w:ilvl="0" w:tplc="840077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C947BDC"/>
    <w:multiLevelType w:val="hybridMultilevel"/>
    <w:tmpl w:val="16A2B3BA"/>
    <w:lvl w:ilvl="0" w:tplc="0415000F">
      <w:start w:val="1"/>
      <w:numFmt w:val="decimal"/>
      <w:lvlText w:val="%1.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num w:numId="1" w16cid:durableId="1221357867">
    <w:abstractNumId w:val="24"/>
  </w:num>
  <w:num w:numId="2" w16cid:durableId="1649476937">
    <w:abstractNumId w:val="18"/>
  </w:num>
  <w:num w:numId="3" w16cid:durableId="711073211">
    <w:abstractNumId w:val="3"/>
  </w:num>
  <w:num w:numId="4" w16cid:durableId="568077554">
    <w:abstractNumId w:val="10"/>
  </w:num>
  <w:num w:numId="5" w16cid:durableId="593707013">
    <w:abstractNumId w:val="12"/>
  </w:num>
  <w:num w:numId="6" w16cid:durableId="1033387914">
    <w:abstractNumId w:val="0"/>
  </w:num>
  <w:num w:numId="7" w16cid:durableId="247425421">
    <w:abstractNumId w:val="5"/>
  </w:num>
  <w:num w:numId="8" w16cid:durableId="1790005368">
    <w:abstractNumId w:val="19"/>
  </w:num>
  <w:num w:numId="9" w16cid:durableId="1693920271">
    <w:abstractNumId w:val="7"/>
  </w:num>
  <w:num w:numId="10" w16cid:durableId="1820804919">
    <w:abstractNumId w:val="14"/>
  </w:num>
  <w:num w:numId="11" w16cid:durableId="1407603810">
    <w:abstractNumId w:val="2"/>
  </w:num>
  <w:num w:numId="12" w16cid:durableId="1458719644">
    <w:abstractNumId w:val="9"/>
  </w:num>
  <w:num w:numId="13" w16cid:durableId="1211529887">
    <w:abstractNumId w:val="16"/>
  </w:num>
  <w:num w:numId="14" w16cid:durableId="1736930963">
    <w:abstractNumId w:val="8"/>
  </w:num>
  <w:num w:numId="15" w16cid:durableId="2131048875">
    <w:abstractNumId w:val="17"/>
  </w:num>
  <w:num w:numId="16" w16cid:durableId="2013488020">
    <w:abstractNumId w:val="15"/>
  </w:num>
  <w:num w:numId="17" w16cid:durableId="1994678970">
    <w:abstractNumId w:val="1"/>
  </w:num>
  <w:num w:numId="18" w16cid:durableId="1425802840">
    <w:abstractNumId w:val="6"/>
  </w:num>
  <w:num w:numId="19" w16cid:durableId="2056734716">
    <w:abstractNumId w:val="13"/>
  </w:num>
  <w:num w:numId="20" w16cid:durableId="1979187415">
    <w:abstractNumId w:val="21"/>
  </w:num>
  <w:num w:numId="21" w16cid:durableId="1538735360">
    <w:abstractNumId w:val="25"/>
  </w:num>
  <w:num w:numId="22" w16cid:durableId="183786726">
    <w:abstractNumId w:val="11"/>
  </w:num>
  <w:num w:numId="23" w16cid:durableId="1106776668">
    <w:abstractNumId w:val="26"/>
  </w:num>
  <w:num w:numId="24" w16cid:durableId="1003974163">
    <w:abstractNumId w:val="23"/>
  </w:num>
  <w:num w:numId="25" w16cid:durableId="1712727764">
    <w:abstractNumId w:val="25"/>
  </w:num>
  <w:num w:numId="26" w16cid:durableId="82150906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7652176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4089600">
    <w:abstractNumId w:val="21"/>
  </w:num>
  <w:num w:numId="29" w16cid:durableId="1005349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22299599">
    <w:abstractNumId w:val="9"/>
  </w:num>
  <w:num w:numId="31" w16cid:durableId="1311058819">
    <w:abstractNumId w:val="20"/>
  </w:num>
  <w:num w:numId="32" w16cid:durableId="293214312">
    <w:abstractNumId w:val="22"/>
  </w:num>
  <w:num w:numId="33" w16cid:durableId="1683623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CA"/>
    <w:rsid w:val="00002A55"/>
    <w:rsid w:val="00010728"/>
    <w:rsid w:val="000278B1"/>
    <w:rsid w:val="000322C4"/>
    <w:rsid w:val="0003309B"/>
    <w:rsid w:val="0003310A"/>
    <w:rsid w:val="00035894"/>
    <w:rsid w:val="00042B46"/>
    <w:rsid w:val="00047702"/>
    <w:rsid w:val="00052A3B"/>
    <w:rsid w:val="00054EAF"/>
    <w:rsid w:val="00060CA2"/>
    <w:rsid w:val="00061CE1"/>
    <w:rsid w:val="000636B5"/>
    <w:rsid w:val="00065B3D"/>
    <w:rsid w:val="0008234F"/>
    <w:rsid w:val="00082B8D"/>
    <w:rsid w:val="00084FD6"/>
    <w:rsid w:val="0009090E"/>
    <w:rsid w:val="000953D4"/>
    <w:rsid w:val="000968D8"/>
    <w:rsid w:val="000A479F"/>
    <w:rsid w:val="000B0301"/>
    <w:rsid w:val="000B3935"/>
    <w:rsid w:val="000B6155"/>
    <w:rsid w:val="000B6A20"/>
    <w:rsid w:val="000C4981"/>
    <w:rsid w:val="000E4DC4"/>
    <w:rsid w:val="000E6288"/>
    <w:rsid w:val="000F7F0D"/>
    <w:rsid w:val="001004F9"/>
    <w:rsid w:val="001058CB"/>
    <w:rsid w:val="00113340"/>
    <w:rsid w:val="0012096A"/>
    <w:rsid w:val="00120BAC"/>
    <w:rsid w:val="001243AE"/>
    <w:rsid w:val="00130B94"/>
    <w:rsid w:val="00130BB0"/>
    <w:rsid w:val="001335E2"/>
    <w:rsid w:val="00143A47"/>
    <w:rsid w:val="00145438"/>
    <w:rsid w:val="0016274B"/>
    <w:rsid w:val="001650C4"/>
    <w:rsid w:val="001669F2"/>
    <w:rsid w:val="00175983"/>
    <w:rsid w:val="001764DF"/>
    <w:rsid w:val="00176FBC"/>
    <w:rsid w:val="0018433C"/>
    <w:rsid w:val="001A0C20"/>
    <w:rsid w:val="001A6B65"/>
    <w:rsid w:val="001B4BE8"/>
    <w:rsid w:val="001C2A9C"/>
    <w:rsid w:val="001D05A6"/>
    <w:rsid w:val="001D2474"/>
    <w:rsid w:val="001D4296"/>
    <w:rsid w:val="001D5F2F"/>
    <w:rsid w:val="001E7F5C"/>
    <w:rsid w:val="001F02F5"/>
    <w:rsid w:val="001F3F86"/>
    <w:rsid w:val="001F5FE6"/>
    <w:rsid w:val="00203DEA"/>
    <w:rsid w:val="00204788"/>
    <w:rsid w:val="00207D1B"/>
    <w:rsid w:val="0021439B"/>
    <w:rsid w:val="00215609"/>
    <w:rsid w:val="0022239B"/>
    <w:rsid w:val="002248AA"/>
    <w:rsid w:val="00234C52"/>
    <w:rsid w:val="0024153A"/>
    <w:rsid w:val="00247F87"/>
    <w:rsid w:val="00253BD4"/>
    <w:rsid w:val="00265471"/>
    <w:rsid w:val="0026624A"/>
    <w:rsid w:val="00272CD2"/>
    <w:rsid w:val="00276B1F"/>
    <w:rsid w:val="002803D0"/>
    <w:rsid w:val="00285371"/>
    <w:rsid w:val="00292BAE"/>
    <w:rsid w:val="0029721B"/>
    <w:rsid w:val="002A33D0"/>
    <w:rsid w:val="002C43D9"/>
    <w:rsid w:val="002D2A33"/>
    <w:rsid w:val="002E0852"/>
    <w:rsid w:val="002F20C9"/>
    <w:rsid w:val="002F3783"/>
    <w:rsid w:val="002F7D14"/>
    <w:rsid w:val="0030198B"/>
    <w:rsid w:val="00302CCF"/>
    <w:rsid w:val="003244C0"/>
    <w:rsid w:val="003274E7"/>
    <w:rsid w:val="00333FB1"/>
    <w:rsid w:val="003379F4"/>
    <w:rsid w:val="003666BD"/>
    <w:rsid w:val="0037219F"/>
    <w:rsid w:val="00376C01"/>
    <w:rsid w:val="003828A9"/>
    <w:rsid w:val="00384950"/>
    <w:rsid w:val="00384D62"/>
    <w:rsid w:val="003A7278"/>
    <w:rsid w:val="003B1148"/>
    <w:rsid w:val="003B1B0F"/>
    <w:rsid w:val="003B4D4C"/>
    <w:rsid w:val="003B5914"/>
    <w:rsid w:val="003D66DF"/>
    <w:rsid w:val="003D736E"/>
    <w:rsid w:val="003E1628"/>
    <w:rsid w:val="003E2636"/>
    <w:rsid w:val="003E5E50"/>
    <w:rsid w:val="00400B13"/>
    <w:rsid w:val="00412B14"/>
    <w:rsid w:val="0041430D"/>
    <w:rsid w:val="00415BE0"/>
    <w:rsid w:val="0041735B"/>
    <w:rsid w:val="0042308A"/>
    <w:rsid w:val="0042537F"/>
    <w:rsid w:val="00434F8A"/>
    <w:rsid w:val="00440E31"/>
    <w:rsid w:val="0044166E"/>
    <w:rsid w:val="0044227A"/>
    <w:rsid w:val="00452EFC"/>
    <w:rsid w:val="00453B6A"/>
    <w:rsid w:val="0045761E"/>
    <w:rsid w:val="00457D32"/>
    <w:rsid w:val="00464870"/>
    <w:rsid w:val="00465DD9"/>
    <w:rsid w:val="00465EB9"/>
    <w:rsid w:val="00490708"/>
    <w:rsid w:val="004947D0"/>
    <w:rsid w:val="00494E5A"/>
    <w:rsid w:val="004B0DD1"/>
    <w:rsid w:val="004B6038"/>
    <w:rsid w:val="004C55F0"/>
    <w:rsid w:val="004D2244"/>
    <w:rsid w:val="004D3B9D"/>
    <w:rsid w:val="004E0288"/>
    <w:rsid w:val="004E0699"/>
    <w:rsid w:val="004F23D7"/>
    <w:rsid w:val="004F62C8"/>
    <w:rsid w:val="00503DA9"/>
    <w:rsid w:val="00506DE6"/>
    <w:rsid w:val="00514197"/>
    <w:rsid w:val="005217A1"/>
    <w:rsid w:val="005306A7"/>
    <w:rsid w:val="00531B2A"/>
    <w:rsid w:val="00545472"/>
    <w:rsid w:val="00546085"/>
    <w:rsid w:val="005463BA"/>
    <w:rsid w:val="00546826"/>
    <w:rsid w:val="00547578"/>
    <w:rsid w:val="00556978"/>
    <w:rsid w:val="00572064"/>
    <w:rsid w:val="005829D8"/>
    <w:rsid w:val="005842E4"/>
    <w:rsid w:val="005863D9"/>
    <w:rsid w:val="00591F21"/>
    <w:rsid w:val="005A1730"/>
    <w:rsid w:val="005A48AD"/>
    <w:rsid w:val="005A7831"/>
    <w:rsid w:val="005B65F6"/>
    <w:rsid w:val="005C14FD"/>
    <w:rsid w:val="005D01F1"/>
    <w:rsid w:val="005E121E"/>
    <w:rsid w:val="005F0329"/>
    <w:rsid w:val="005F2804"/>
    <w:rsid w:val="005F66BB"/>
    <w:rsid w:val="00600569"/>
    <w:rsid w:val="00602215"/>
    <w:rsid w:val="006031CC"/>
    <w:rsid w:val="0060418E"/>
    <w:rsid w:val="006042F0"/>
    <w:rsid w:val="00607C88"/>
    <w:rsid w:val="0061674A"/>
    <w:rsid w:val="00632CBE"/>
    <w:rsid w:val="006357F9"/>
    <w:rsid w:val="0064179F"/>
    <w:rsid w:val="00651578"/>
    <w:rsid w:val="00680454"/>
    <w:rsid w:val="006874B0"/>
    <w:rsid w:val="006A18DD"/>
    <w:rsid w:val="006A2054"/>
    <w:rsid w:val="006A6CE1"/>
    <w:rsid w:val="006B5FFC"/>
    <w:rsid w:val="006C3C61"/>
    <w:rsid w:val="006C5530"/>
    <w:rsid w:val="006C7392"/>
    <w:rsid w:val="006E5917"/>
    <w:rsid w:val="006F211D"/>
    <w:rsid w:val="006F25E5"/>
    <w:rsid w:val="006F46FC"/>
    <w:rsid w:val="006F5E20"/>
    <w:rsid w:val="00713074"/>
    <w:rsid w:val="007234D6"/>
    <w:rsid w:val="0073019C"/>
    <w:rsid w:val="0074540A"/>
    <w:rsid w:val="00746EDB"/>
    <w:rsid w:val="0075229D"/>
    <w:rsid w:val="00761293"/>
    <w:rsid w:val="00761CE6"/>
    <w:rsid w:val="0076346C"/>
    <w:rsid w:val="00764337"/>
    <w:rsid w:val="00770B48"/>
    <w:rsid w:val="00772533"/>
    <w:rsid w:val="0077394F"/>
    <w:rsid w:val="00780D96"/>
    <w:rsid w:val="0078493F"/>
    <w:rsid w:val="00784988"/>
    <w:rsid w:val="00796F9A"/>
    <w:rsid w:val="00797645"/>
    <w:rsid w:val="007A2C63"/>
    <w:rsid w:val="007A66EA"/>
    <w:rsid w:val="007B138D"/>
    <w:rsid w:val="007B3625"/>
    <w:rsid w:val="007C50F0"/>
    <w:rsid w:val="007C78F5"/>
    <w:rsid w:val="007D1AEB"/>
    <w:rsid w:val="007D2A1F"/>
    <w:rsid w:val="007D6471"/>
    <w:rsid w:val="007E08CC"/>
    <w:rsid w:val="007F0DFE"/>
    <w:rsid w:val="007F24FC"/>
    <w:rsid w:val="007F27BC"/>
    <w:rsid w:val="008070FC"/>
    <w:rsid w:val="008214E7"/>
    <w:rsid w:val="00837C18"/>
    <w:rsid w:val="008660BA"/>
    <w:rsid w:val="00867F10"/>
    <w:rsid w:val="00871534"/>
    <w:rsid w:val="008717B5"/>
    <w:rsid w:val="00871B81"/>
    <w:rsid w:val="0087200A"/>
    <w:rsid w:val="008762FF"/>
    <w:rsid w:val="008A15AF"/>
    <w:rsid w:val="008B1666"/>
    <w:rsid w:val="008B1943"/>
    <w:rsid w:val="008C01A3"/>
    <w:rsid w:val="008C7EC7"/>
    <w:rsid w:val="008D5CAF"/>
    <w:rsid w:val="008E0A68"/>
    <w:rsid w:val="008F360E"/>
    <w:rsid w:val="008F489E"/>
    <w:rsid w:val="00904C58"/>
    <w:rsid w:val="00914631"/>
    <w:rsid w:val="00926109"/>
    <w:rsid w:val="009752CA"/>
    <w:rsid w:val="0098181F"/>
    <w:rsid w:val="00982019"/>
    <w:rsid w:val="00984EF9"/>
    <w:rsid w:val="0099426B"/>
    <w:rsid w:val="00995539"/>
    <w:rsid w:val="009A3418"/>
    <w:rsid w:val="009B14E8"/>
    <w:rsid w:val="009B32ED"/>
    <w:rsid w:val="009B5BCF"/>
    <w:rsid w:val="009B6793"/>
    <w:rsid w:val="009C0AB5"/>
    <w:rsid w:val="009C208D"/>
    <w:rsid w:val="009D2458"/>
    <w:rsid w:val="009E2DE2"/>
    <w:rsid w:val="009F4F1E"/>
    <w:rsid w:val="009F6084"/>
    <w:rsid w:val="009F64F7"/>
    <w:rsid w:val="00A0550A"/>
    <w:rsid w:val="00A13ED5"/>
    <w:rsid w:val="00A14938"/>
    <w:rsid w:val="00A229A4"/>
    <w:rsid w:val="00A4505C"/>
    <w:rsid w:val="00A533E6"/>
    <w:rsid w:val="00A60BEE"/>
    <w:rsid w:val="00A67B45"/>
    <w:rsid w:val="00A75746"/>
    <w:rsid w:val="00A76F20"/>
    <w:rsid w:val="00A83896"/>
    <w:rsid w:val="00A87D14"/>
    <w:rsid w:val="00A92B13"/>
    <w:rsid w:val="00A95F2D"/>
    <w:rsid w:val="00AA0057"/>
    <w:rsid w:val="00AB14FB"/>
    <w:rsid w:val="00AB2BAC"/>
    <w:rsid w:val="00AB5249"/>
    <w:rsid w:val="00AC1B24"/>
    <w:rsid w:val="00AE4B9B"/>
    <w:rsid w:val="00AF73F3"/>
    <w:rsid w:val="00B02F9E"/>
    <w:rsid w:val="00B06C1D"/>
    <w:rsid w:val="00B1153C"/>
    <w:rsid w:val="00B11823"/>
    <w:rsid w:val="00B12C77"/>
    <w:rsid w:val="00B21467"/>
    <w:rsid w:val="00B2224C"/>
    <w:rsid w:val="00B30827"/>
    <w:rsid w:val="00B42100"/>
    <w:rsid w:val="00B50B4F"/>
    <w:rsid w:val="00B5588D"/>
    <w:rsid w:val="00B63EA2"/>
    <w:rsid w:val="00B663B9"/>
    <w:rsid w:val="00B70D08"/>
    <w:rsid w:val="00B71520"/>
    <w:rsid w:val="00B94712"/>
    <w:rsid w:val="00BA1937"/>
    <w:rsid w:val="00BC04B7"/>
    <w:rsid w:val="00BC6735"/>
    <w:rsid w:val="00BC6738"/>
    <w:rsid w:val="00BC6D37"/>
    <w:rsid w:val="00BD0E5E"/>
    <w:rsid w:val="00BD4C43"/>
    <w:rsid w:val="00BE21B7"/>
    <w:rsid w:val="00BF4EE1"/>
    <w:rsid w:val="00BF7DDC"/>
    <w:rsid w:val="00C30797"/>
    <w:rsid w:val="00C3376C"/>
    <w:rsid w:val="00C36FA1"/>
    <w:rsid w:val="00C375EB"/>
    <w:rsid w:val="00C41CE3"/>
    <w:rsid w:val="00C42FE7"/>
    <w:rsid w:val="00C70A9B"/>
    <w:rsid w:val="00C71EC7"/>
    <w:rsid w:val="00C765A2"/>
    <w:rsid w:val="00C81312"/>
    <w:rsid w:val="00C8278F"/>
    <w:rsid w:val="00C84988"/>
    <w:rsid w:val="00C85F8A"/>
    <w:rsid w:val="00CB0792"/>
    <w:rsid w:val="00CC11C5"/>
    <w:rsid w:val="00CD0441"/>
    <w:rsid w:val="00CD2EA2"/>
    <w:rsid w:val="00CD4F72"/>
    <w:rsid w:val="00CE7BBB"/>
    <w:rsid w:val="00CF1B11"/>
    <w:rsid w:val="00CF637A"/>
    <w:rsid w:val="00D1207B"/>
    <w:rsid w:val="00D13893"/>
    <w:rsid w:val="00D153B8"/>
    <w:rsid w:val="00D27136"/>
    <w:rsid w:val="00D316AB"/>
    <w:rsid w:val="00D36C2A"/>
    <w:rsid w:val="00D4096E"/>
    <w:rsid w:val="00D41C90"/>
    <w:rsid w:val="00D67D56"/>
    <w:rsid w:val="00D748C6"/>
    <w:rsid w:val="00D93AD0"/>
    <w:rsid w:val="00D9567A"/>
    <w:rsid w:val="00DA1B22"/>
    <w:rsid w:val="00DA6984"/>
    <w:rsid w:val="00DB01B2"/>
    <w:rsid w:val="00DB2387"/>
    <w:rsid w:val="00DB54C5"/>
    <w:rsid w:val="00DB6C1E"/>
    <w:rsid w:val="00DC0C5B"/>
    <w:rsid w:val="00DD339E"/>
    <w:rsid w:val="00DD573A"/>
    <w:rsid w:val="00DE207D"/>
    <w:rsid w:val="00DF45C1"/>
    <w:rsid w:val="00DF6982"/>
    <w:rsid w:val="00E07704"/>
    <w:rsid w:val="00E121AF"/>
    <w:rsid w:val="00E1412F"/>
    <w:rsid w:val="00E1696C"/>
    <w:rsid w:val="00E1774C"/>
    <w:rsid w:val="00E21883"/>
    <w:rsid w:val="00E21B6B"/>
    <w:rsid w:val="00E26816"/>
    <w:rsid w:val="00E402E4"/>
    <w:rsid w:val="00E415C6"/>
    <w:rsid w:val="00E46D60"/>
    <w:rsid w:val="00E5151F"/>
    <w:rsid w:val="00E53BBB"/>
    <w:rsid w:val="00E545B6"/>
    <w:rsid w:val="00E60349"/>
    <w:rsid w:val="00E60E97"/>
    <w:rsid w:val="00E677FA"/>
    <w:rsid w:val="00E82A8D"/>
    <w:rsid w:val="00E8314D"/>
    <w:rsid w:val="00E8324F"/>
    <w:rsid w:val="00E845F3"/>
    <w:rsid w:val="00E85F9A"/>
    <w:rsid w:val="00E925FE"/>
    <w:rsid w:val="00E965D9"/>
    <w:rsid w:val="00E9714C"/>
    <w:rsid w:val="00EA6D59"/>
    <w:rsid w:val="00EB508A"/>
    <w:rsid w:val="00EC7C35"/>
    <w:rsid w:val="00ED1B5A"/>
    <w:rsid w:val="00ED641D"/>
    <w:rsid w:val="00EE095D"/>
    <w:rsid w:val="00EE4ADC"/>
    <w:rsid w:val="00EE6179"/>
    <w:rsid w:val="00F07B3B"/>
    <w:rsid w:val="00F147C4"/>
    <w:rsid w:val="00F2356E"/>
    <w:rsid w:val="00F24163"/>
    <w:rsid w:val="00F270FF"/>
    <w:rsid w:val="00F31426"/>
    <w:rsid w:val="00F44FC8"/>
    <w:rsid w:val="00F467F1"/>
    <w:rsid w:val="00F609B2"/>
    <w:rsid w:val="00F60C44"/>
    <w:rsid w:val="00F64036"/>
    <w:rsid w:val="00F7019B"/>
    <w:rsid w:val="00F92DE0"/>
    <w:rsid w:val="00F945FA"/>
    <w:rsid w:val="00FA3833"/>
    <w:rsid w:val="00FC0703"/>
    <w:rsid w:val="00FC5B17"/>
    <w:rsid w:val="00FC79BA"/>
    <w:rsid w:val="00FD0E4A"/>
    <w:rsid w:val="00FD1F11"/>
    <w:rsid w:val="00FD3CE5"/>
    <w:rsid w:val="00FE02B0"/>
    <w:rsid w:val="00FE4237"/>
    <w:rsid w:val="00FE5C53"/>
    <w:rsid w:val="00FF34D2"/>
    <w:rsid w:val="094CDB09"/>
    <w:rsid w:val="2A37F3DD"/>
    <w:rsid w:val="2E0399DC"/>
    <w:rsid w:val="303E2C46"/>
    <w:rsid w:val="35055AEC"/>
    <w:rsid w:val="36D34EB7"/>
    <w:rsid w:val="42C9D3D5"/>
    <w:rsid w:val="46701ACB"/>
    <w:rsid w:val="4ECCB143"/>
    <w:rsid w:val="576A74D0"/>
    <w:rsid w:val="57781A9D"/>
    <w:rsid w:val="5D70B366"/>
    <w:rsid w:val="6449ECD1"/>
    <w:rsid w:val="788F6C81"/>
    <w:rsid w:val="78F1B6C5"/>
    <w:rsid w:val="7B32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C7854"/>
  <w15:chartTrackingRefBased/>
  <w15:docId w15:val="{BD825EFA-C0B9-496D-9ED2-2271F177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2CA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09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List Paragraph,Normalny2,Normalny3,Normalny4,Normalny11,maz_wyliczenie,opis dzialania,K-P_odwolanie,A_wyliczenie,Akapit z listą5,Akapit z listą51,Literowanie,Normal2"/>
    <w:basedOn w:val="Normalny"/>
    <w:link w:val="AkapitzlistZnak"/>
    <w:uiPriority w:val="34"/>
    <w:qFormat/>
    <w:rsid w:val="009A34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8660BA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87D14"/>
    <w:rPr>
      <w:rFonts w:ascii="Times New Roman" w:eastAsiaTheme="minorHAns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34F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4F8A"/>
    <w:rPr>
      <w:rFonts w:ascii="Arial" w:eastAsia="Times New Roman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34F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4F8A"/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09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Normalny11 Znak,maz_wyliczenie Znak,opis dzialania Znak"/>
    <w:link w:val="Akapitzlist"/>
    <w:uiPriority w:val="34"/>
    <w:qFormat/>
    <w:rsid w:val="00926109"/>
  </w:style>
  <w:style w:type="paragraph" w:customStyle="1" w:styleId="Default">
    <w:name w:val="Default"/>
    <w:rsid w:val="00B70D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7E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7E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7EC7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E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EC7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msonormal">
    <w:name w:val="x_msonormal"/>
    <w:basedOn w:val="Normalny"/>
    <w:rsid w:val="00D748C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2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dam.Kastura@tauron-serwis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Azure%20Information%20Protection\WatermarkTemplat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wab0e2HYalGg1+T6QV+ulyQbLExwooKPcOl8QWCDxsE=</DigestValue>
    </Reference>
    <Reference Type="http://www.w3.org/2000/09/xmldsig#Object" URI="#idOfficeObject">
      <DigestMethod Algorithm="http://www.w3.org/2001/04/xmlenc#sha256"/>
      <DigestValue>RGnOn3vRb8iXYeFaSyKIA0tVy1t57XxSyd3jzyhR5dY=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FzIFgnd8/V0vk179JsdDeBVAmu2ssBiy4qbY6sbs/kg=</DigestValue>
    </Reference>
    <Reference Type="http://www.w3.org/2000/09/xmldsig#Object" URI="#idValidSigLnImg">
      <DigestMethod Algorithm="http://www.w3.org/2001/04/xmlenc#sha256"/>
      <DigestValue>12zsyhpXGJ8r1lgKbB3KcP/NlgNmEe8gR9h2FJnXO3g=</DigestValue>
    </Reference>
    <Reference Type="http://www.w3.org/2000/09/xmldsig#Object" URI="#idInvalidSigLnImg">
      <DigestMethod Algorithm="http://www.w3.org/2001/04/xmlenc#sha256"/>
      <DigestValue>j7fJz6AL83LuPrtBV7ffzzLjusOfpxS9Y0aoayzz3MU=</DigestValue>
    </Reference>
  </SignedInfo>
  <SignatureValue>txyzE+A184pqI4QzLF5LxDOLjL5dfS5QBygNXHoNR6P0DqGtxdM+RVvXh6zbgHp33XHmgjKkZaiu
OiZWU9o/za1ZvetY+SmkPPN71i2djR4wqElewjjUIK3STu1WjtjjuQUETEtXPxO67qvqAYoHMCCD
yO7hE6XnBz6J03rkdYFYYs7We/3/CwRN0x1dFK25uQqYbFKGsZwBfgC8sNkzevfXT3AUCUctMNPI
H90SY7LmYNuNR2FmUdcAcHAorz7LCUMO+eywXsoFCl2+wW4cj/TkTiaUkSBr0J4ds5efOqmyMqpC
AWPt4aJBD1Z3J0B/B0k3sLQ8YxOSGFzd63jFsg==</SignatureValue>
  <KeyInfo>
    <X509Data>
      <X509Certificate>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Y3MjUwMCgGA1UdEQQhMB+BHUFkYW0uS2FzdHVyYUB0YXVyb24tc2Vyd2lzLnBsMB0GA1UdDgQWBBR23mwpdMkQfGbmgRdJsDvrNltVi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aMJlUmmDLrG+DqgqSoFUQ19i5G7l4EY58FfwvfA1s2M=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7oTzBNIT1jtfKEbDTiGetfaPVHrY3ewrCTdH3FD8ZuY=</DigestValue>
      </Reference>
      <Reference URI="/word/document.xml?ContentType=application/vnd.openxmlformats-officedocument.wordprocessingml.document.main+xml">
        <DigestMethod Algorithm="http://www.w3.org/2001/04/xmlenc#sha256"/>
        <DigestValue>iQQbOgcLQggFmJH2VdMPx8HQ5jHOqzcRtf/XePsQ0JM=</DigestValue>
      </Reference>
      <Reference URI="/word/endnotes.xml?ContentType=application/vnd.openxmlformats-officedocument.wordprocessingml.endnotes+xml">
        <DigestMethod Algorithm="http://www.w3.org/2001/04/xmlenc#sha256"/>
        <DigestValue>4ddaa7LZ7zjTwhUOnDJGWruAgGa/N59baOzFBtOx3n0=</DigestValue>
      </Reference>
      <Reference URI="/word/fontTable.xml?ContentType=application/vnd.openxmlformats-officedocument.wordprocessingml.fontTable+xml">
        <DigestMethod Algorithm="http://www.w3.org/2001/04/xmlenc#sha256"/>
        <DigestValue>VAiElX8zrBUMniAc2p8l5sSalmFtm4WsSfKOPNxab9w=</DigestValue>
      </Reference>
      <Reference URI="/word/footer1.xml?ContentType=application/vnd.openxmlformats-officedocument.wordprocessingml.footer+xml">
        <DigestMethod Algorithm="http://www.w3.org/2001/04/xmlenc#sha256"/>
        <DigestValue>8rv7RQT/k1RzAwbFO2Z+nRtm0rPKf+h0yGXfnEhd67k=</DigestValue>
      </Reference>
      <Reference URI="/word/footnotes.xml?ContentType=application/vnd.openxmlformats-officedocument.wordprocessingml.footnotes+xml">
        <DigestMethod Algorithm="http://www.w3.org/2001/04/xmlenc#sha256"/>
        <DigestValue>DOOsnybY1d30FFON+5JKDjvcsRbpTUwDQsAei9ifSBU=</DigestValue>
      </Reference>
      <Reference URI="/word/header1.xml?ContentType=application/vnd.openxmlformats-officedocument.wordprocessingml.header+xml">
        <DigestMethod Algorithm="http://www.w3.org/2001/04/xmlenc#sha256"/>
        <DigestValue>+P6r+R/K81Et3/rYKoRzxMKHw0BUiqo+SnBtboaetOM=</DigestValue>
      </Reference>
      <Reference URI="/word/media/image1.png?ContentType=image/png">
        <DigestMethod Algorithm="http://www.w3.org/2001/04/xmlenc#sha256"/>
        <DigestValue>yL7S2KpkUJ/qMrDayCyxbopoya+2Wbfu3gBhx8U6eOQ=</DigestValue>
      </Reference>
      <Reference URI="/word/media/image2.emf?ContentType=image/x-emf">
        <DigestMethod Algorithm="http://www.w3.org/2001/04/xmlenc#sha256"/>
        <DigestValue>LO0IaNPZjr8BcVPqJOyT1SPzxoWfhQOPAY7sK9Czz/w=</DigestValue>
      </Reference>
      <Reference URI="/word/media/image3.emf?ContentType=image/x-emf">
        <DigestMethod Algorithm="http://www.w3.org/2001/04/xmlenc#sha256"/>
        <DigestValue>oaehdzIUly86xazyBhYfAB428q4vrsJRNoGdPr0KQMw=</DigestValue>
      </Reference>
      <Reference URI="/word/numbering.xml?ContentType=application/vnd.openxmlformats-officedocument.wordprocessingml.numbering+xml">
        <DigestMethod Algorithm="http://www.w3.org/2001/04/xmlenc#sha256"/>
        <DigestValue>4nTrddbufqnOvgLN5QwEHHOsBtv4+PFTnKh73i4SvwU=</DigestValue>
      </Reference>
      <Reference URI="/word/settings.xml?ContentType=application/vnd.openxmlformats-officedocument.wordprocessingml.settings+xml">
        <DigestMethod Algorithm="http://www.w3.org/2001/04/xmlenc#sha256"/>
        <DigestValue>Vyr83W9+SYdpRTpohicaPGje3e1m8NDDWcq/NyfD1d0=</DigestValue>
      </Reference>
      <Reference URI="/word/styles.xml?ContentType=application/vnd.openxmlformats-officedocument.wordprocessingml.styles+xml">
        <DigestMethod Algorithm="http://www.w3.org/2001/04/xmlenc#sha256"/>
        <DigestValue>gn/AzG/0Ejuuw/yxnN5QTeTktmhv9nIfqenTEAR+32E=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DhqrVZ9OO3IDgwbUES2S9C+geMQS8E5mEZKYKLl0z+w=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2026-04-21T10:29:13Z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{699DA038-7955-4B8F-BA3D-0254DE2226BD}</SetupID>
          <SignatureText>Adam Kastura</SignatureText>
          <SignatureImage/>
          <SignatureComments/>
          <WindowsVersion>10.0</WindowsVersion>
          <OfficeVersion>16.0.19822/27</OfficeVersion>
          <ApplicationVersion>16.0.19822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2026-04-21T10:29:13Z</xd:SigningTime>
          <xd:SigningCertificate>
            <xd:Cert>
              <xd:CertDigest>
                <DigestMethod Algorithm="http://www.w3.org/2001/04/xmlenc#sha256"/>
                <DigestValue>t3UcgfJhBe3O/kJXqbJOSIKLO+Sz16QwqDYaGzg2bpg=</DigestValue>
              </xd:CertDigest>
              <xd:IssuerSerial>
                <X509IssuerName>CN=TAURON CA1, O=TAURON, C=PL</X509IssuerName>
                <X509SerialNumber>1858862877826758614955027260507813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hBoAAKI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x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LAAAARwAAACkAAAAzAAAAY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UAAAAKgAAADMAAACKAAAARwAAAAEAAABVFdRBE9rTQSoAAAAzAAAADAAAAEwAAAAAAAAAAAAAAAAAAAD//////////2QAAABBAGQAYQBtACAASwBhAHMAdAB1AHIAYQAKAAAACQAAAAgAAAAOAAAABAAAAAkAAAAIAAAABwAAAAU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</Object>
  <Object Id="idInvalidSigLnImg">AQAAAGwAAAAAAAAAAAAAAP8AAAB/AAAAAAAAAAAAAACDGgAAPg0AACBFTUYAAAEAPB4AAKg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T//wAAAAAAAAAAAAAAAAAAAAAAAAAAAAAAAAAAAAAAAAAAAAAAAAAAAAAAAAAAJwAAABgAAAABAAAAAAAAAP///wAAAAAAJQAAAAwAAAABAAAATAAAAGQAAAAiAAAABAAAAJcAAAAQAAAAIgAAAAQAAAB2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JgAAAARAAAAJQAAAAwAAAABAAAAVAAAAMQAAAAjAAAABAAAAJYAAAAQAAAAAQAAAFUV1EET2tNBIwAAAAQAAAAUAAAATAAAAAAAAAAAAAAAAAAAAP//////////dAAAAE4AaQBlAHAAcgBhAHcAaQBkAEIBbwB3AHkAIABwAG8AZABwAGkAcwAIAAAAAwAAAAYAAAAHAAAABAAAAAYAAAAJAAAAAwAAAAcAAAADAAAABwAAAAkAAAAFAAAAAwAAAAcAAAAHAAAABwAAAAcAAAADAAAABQAAAEsAAABAAAAAMAAAAAUAAAAgAAAAAQAAAAEAAAAQAAAAAAAAAAAAAAAAAQAAgAAAAAAAAAAAAAAAAAEAAIAAAABSAAAAcAEAAAIAAAAQAAAABwAAAAAAAAAAAAAAvAIAAAAAAO4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UV1EET2t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iwAAAEcAAAApAAAAMwAAAG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jAAAAEgAAAAlAAAADAAAAAQAAABUAAAAlAAAACoAAAAzAAAAigAAAEcAAAABAAAAVRXUQRPa00EqAAAAMwAAAAwAAABMAAAAAAAAAAAAAAAAAAAA//////////9kAAAAQQBkAGEAbQAgAEsAYQBzAHQAdQByAGEACgAAAAkAAAAIAAAADgAAAAQAAAAJAAAACAAAAAcAAAAFAAAACQAAAAY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dG+9sBAp0eKFvmvlZoZ3oqE/RvE6r6y5225TBZ7d34o=</DigestValue>
    </Reference>
    <Reference Type="http://www.w3.org/2000/09/xmldsig#Object" URI="#idOfficeObject">
      <DigestMethod Algorithm="http://www.w3.org/2001/04/xmlenc#sha256"/>
      <DigestValue>Lc1Zq9SHlV4AgJRIfcEbMyVFxS6pDBpx+BEuZQBV9UU=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MEgni1o5Dnb8qIRcdJVfR/SfRFCl1j4xVw2shj7hDYY=</DigestValue>
    </Reference>
    <Reference Type="http://www.w3.org/2000/09/xmldsig#Object" URI="#idValidSigLnImg">
      <DigestMethod Algorithm="http://www.w3.org/2001/04/xmlenc#sha256"/>
      <DigestValue>4rQligxaLgGspHceTy47oSEB8gFn7FwN6go95c9Wnh0=</DigestValue>
    </Reference>
    <Reference Type="http://www.w3.org/2000/09/xmldsig#Object" URI="#idInvalidSigLnImg">
      <DigestMethod Algorithm="http://www.w3.org/2001/04/xmlenc#sha256"/>
      <DigestValue>vySz0MbQp3dShIYtFD37wZPwpRq6s+j6lU4yYSn/FXE=</DigestValue>
    </Reference>
  </SignedInfo>
  <SignatureValue>MRu1xzRXzCsP3xrZ5aW6h+jOuRBn+oi/zIglRSf59NYsfs+FBOSg3ORFKk/9zwqb18wb3muKppXA
V8FGHbZac8VOaBVW6ErdIvH7ktGkZxFdRAdTGXAFO2+UyUjD0smNf4H+IJK3S3uCYh05Mfg9H6wm
kpLwKAG1oHsrD84bjWCa7mREfCmcPz5CsQs8ual3EL/8ccEVaY9D6PdRHc5F5d4uxhsYhRUoEO8K
COGw0bb2gdd56AQrGn88RFoLbGNYVM+LzRi3IGtAzVpbmbVuerZBJIRqiQpbdfDyzvb5Zh2oez72
bJguh4VVElebL0npA9WIQ9cFAnLBWnV47h+fsA==</SignatureValue>
  <KeyInfo>
    <X509Data>
      <X509Certificate>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Y3Mjk1MCsGA1UdEQQkMCKBIFBpb3RyLkJyYXN6Y3pva0B0YXVyb24tc2Vyd2lzLnBsMB0GA1UdDgQWBBTXaO6H4WqCFFxGNmMYkpG9IdRFj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aMJlUmmDLrG+DqgqSoFUQ19i5G7l4EY58FfwvfA1s2M=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7oTzBNIT1jtfKEbDTiGetfaPVHrY3ewrCTdH3FD8ZuY=</DigestValue>
      </Reference>
      <Reference URI="/word/document.xml?ContentType=application/vnd.openxmlformats-officedocument.wordprocessingml.document.main+xml">
        <DigestMethod Algorithm="http://www.w3.org/2001/04/xmlenc#sha256"/>
        <DigestValue>iQQbOgcLQggFmJH2VdMPx8HQ5jHOqzcRtf/XePsQ0JM=</DigestValue>
      </Reference>
      <Reference URI="/word/endnotes.xml?ContentType=application/vnd.openxmlformats-officedocument.wordprocessingml.endnotes+xml">
        <DigestMethod Algorithm="http://www.w3.org/2001/04/xmlenc#sha256"/>
        <DigestValue>4ddaa7LZ7zjTwhUOnDJGWruAgGa/N59baOzFBtOx3n0=</DigestValue>
      </Reference>
      <Reference URI="/word/fontTable.xml?ContentType=application/vnd.openxmlformats-officedocument.wordprocessingml.fontTable+xml">
        <DigestMethod Algorithm="http://www.w3.org/2001/04/xmlenc#sha256"/>
        <DigestValue>VAiElX8zrBUMniAc2p8l5sSalmFtm4WsSfKOPNxab9w=</DigestValue>
      </Reference>
      <Reference URI="/word/footer1.xml?ContentType=application/vnd.openxmlformats-officedocument.wordprocessingml.footer+xml">
        <DigestMethod Algorithm="http://www.w3.org/2001/04/xmlenc#sha256"/>
        <DigestValue>8rv7RQT/k1RzAwbFO2Z+nRtm0rPKf+h0yGXfnEhd67k=</DigestValue>
      </Reference>
      <Reference URI="/word/footnotes.xml?ContentType=application/vnd.openxmlformats-officedocument.wordprocessingml.footnotes+xml">
        <DigestMethod Algorithm="http://www.w3.org/2001/04/xmlenc#sha256"/>
        <DigestValue>DOOsnybY1d30FFON+5JKDjvcsRbpTUwDQsAei9ifSBU=</DigestValue>
      </Reference>
      <Reference URI="/word/header1.xml?ContentType=application/vnd.openxmlformats-officedocument.wordprocessingml.header+xml">
        <DigestMethod Algorithm="http://www.w3.org/2001/04/xmlenc#sha256"/>
        <DigestValue>+P6r+R/K81Et3/rYKoRzxMKHw0BUiqo+SnBtboaetOM=</DigestValue>
      </Reference>
      <Reference URI="/word/media/image1.png?ContentType=image/png">
        <DigestMethod Algorithm="http://www.w3.org/2001/04/xmlenc#sha256"/>
        <DigestValue>yL7S2KpkUJ/qMrDayCyxbopoya+2Wbfu3gBhx8U6eOQ=</DigestValue>
      </Reference>
      <Reference URI="/word/media/image2.emf?ContentType=image/x-emf">
        <DigestMethod Algorithm="http://www.w3.org/2001/04/xmlenc#sha256"/>
        <DigestValue>LO0IaNPZjr8BcVPqJOyT1SPzxoWfhQOPAY7sK9Czz/w=</DigestValue>
      </Reference>
      <Reference URI="/word/media/image3.emf?ContentType=image/x-emf">
        <DigestMethod Algorithm="http://www.w3.org/2001/04/xmlenc#sha256"/>
        <DigestValue>oaehdzIUly86xazyBhYfAB428q4vrsJRNoGdPr0KQMw=</DigestValue>
      </Reference>
      <Reference URI="/word/numbering.xml?ContentType=application/vnd.openxmlformats-officedocument.wordprocessingml.numbering+xml">
        <DigestMethod Algorithm="http://www.w3.org/2001/04/xmlenc#sha256"/>
        <DigestValue>4nTrddbufqnOvgLN5QwEHHOsBtv4+PFTnKh73i4SvwU=</DigestValue>
      </Reference>
      <Reference URI="/word/settings.xml?ContentType=application/vnd.openxmlformats-officedocument.wordprocessingml.settings+xml">
        <DigestMethod Algorithm="http://www.w3.org/2001/04/xmlenc#sha256"/>
        <DigestValue>Vyr83W9+SYdpRTpohicaPGje3e1m8NDDWcq/NyfD1d0=</DigestValue>
      </Reference>
      <Reference URI="/word/styles.xml?ContentType=application/vnd.openxmlformats-officedocument.wordprocessingml.styles+xml">
        <DigestMethod Algorithm="http://www.w3.org/2001/04/xmlenc#sha256"/>
        <DigestValue>gn/AzG/0Ejuuw/yxnN5QTeTktmhv9nIfqenTEAR+32E=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DhqrVZ9OO3IDgwbUES2S9C+geMQS8E5mEZKYKLl0z+w=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2026-04-21T10:35:54Z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{3A083DC6-DCAC-4AED-8358-E538D623E808}</SetupID>
          <SignatureText>Piotr Braszczok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2026-04-21T10:35:54Z</xd:SigningTime>
          <xd:SigningCertificate>
            <xd:Cert>
              <xd:CertDigest>
                <DigestMethod Algorithm="http://www.w3.org/2001/04/xmlenc#sha256"/>
                <DigestValue>CX0EKTVs2u7x2ZnT1bk0wXPj9DXQfI7iThxJfgJzYIk=</DigestValue>
              </xd:CertDigest>
              <xd:IssuerSerial>
                <X509IssuerName>CN=TAURON CA1, O=TAURON, C=PL</X509IssuerName>
                <X509SerialNumber>1858862877826758614955027260589050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yBoAAKI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x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Se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TAAAARwAAACkAAAAzAAAAa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oAAAAKgAAADMAAACSAAAARwAAAAEAAABVFdRBE9rTQSoAAAAzAAAADwAAAEwAAAAAAAAAAAAAAAAAAAD//////////2wAAABQAGkAbwB0AHIAIABCAHIAYQBzAHoAYwB6AG8AawAlSwkAAAAEAAAACQAAAAUAAAAGAAAABAAAAAkAAAAGAAAACAAAAAcAAAAHAAAABwAAAAc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</Object>
  <Object Id="idInvalidSigLnImg">AQAAAGwAAAAAAAAAAAAAAP8AAAB/AAAAAAAAAAAAAACDGgAAPg0AACBFTUYAAAEAUCAAAKk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TAAAARwAAACkAAAAzAAAAa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oAAAAKgAAADMAAACSAAAARwAAAAEAAABVFdRBE9rTQSoAAAAzAAAADwAAAEwAAAAAAAAAAAAAAAAAAAD//////////2wAAABQAGkAbwB0AHIAIABCAHIAYQBzAHoAYwB6AG8AawAAAAkAAAAEAAAACQAAAAUAAAAGAAAABAAAAAkAAAAGAAAACAAAAAcAAAAHAAAABwAAAAc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C1352F1EE43E4EB20D130D6AA6C56B" ma:contentTypeVersion="12" ma:contentTypeDescription="Utwórz nowy dokument." ma:contentTypeScope="" ma:versionID="f6f97d1f2aaf4fde03b64bb4bfd6fabf">
  <xsd:schema xmlns:xsd="http://www.w3.org/2001/XMLSchema" xmlns:xs="http://www.w3.org/2001/XMLSchema" xmlns:p="http://schemas.microsoft.com/office/2006/metadata/properties" xmlns:ns3="9c883753-7802-4db0-9617-ce4bc4bf9a68" xmlns:ns4="5d57bf0b-55ea-4fea-a982-a2182ebcd4ac" targetNamespace="http://schemas.microsoft.com/office/2006/metadata/properties" ma:root="true" ma:fieldsID="071d04923b0e6a32a8192a9dfb701937" ns3:_="" ns4:_="">
    <xsd:import namespace="9c883753-7802-4db0-9617-ce4bc4bf9a68"/>
    <xsd:import namespace="5d57bf0b-55ea-4fea-a982-a2182ebcd4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883753-7802-4db0-9617-ce4bc4bf9a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7bf0b-55ea-4fea-a982-a2182ebcd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53E6FA-262C-479C-A3DC-40FCCA2C0A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74A2A8-B08C-481D-9EF3-897626B5D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883753-7802-4db0-9617-ce4bc4bf9a68"/>
    <ds:schemaRef ds:uri="5d57bf0b-55ea-4fea-a982-a2182ebcd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3A8343-E5A2-4B11-8023-84F0F5CDC9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582D2D-1AB8-4F9B-BC79-59EBB0E01A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WatermarkTemplate</Template>
  <TotalTime>153</TotalTime>
  <Pages>4</Pages>
  <Words>571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Omirski Maciej</dc:creator>
  <cp:keywords/>
  <dc:description/>
  <cp:lastModifiedBy>Kastura Adam (TSR)</cp:lastModifiedBy>
  <cp:revision>292</cp:revision>
  <dcterms:created xsi:type="dcterms:W3CDTF">2024-10-14T07:27:00Z</dcterms:created>
  <dcterms:modified xsi:type="dcterms:W3CDTF">2026-04-21T10:28:00Z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0x010100E4C1352F1EE43E4EB20D130D6AA6C56B</vt:lpwstr>
  </property>
</Properties>
</file>